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7E86345E" w:rsidR="0075069C" w:rsidRPr="00CA2A40" w:rsidRDefault="0075069C" w:rsidP="0075069C">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3B32AA" w:rsidRPr="00CA2A40">
        <w:rPr>
          <w:rFonts w:cs="Arial"/>
          <w:szCs w:val="22"/>
        </w:rPr>
        <w:t>11</w:t>
      </w:r>
      <w:r w:rsidR="00D1775A" w:rsidRPr="00CA2A40">
        <w:rPr>
          <w:rFonts w:cs="Arial"/>
          <w:szCs w:val="22"/>
        </w:rPr>
        <w:t xml:space="preserve">1   </w:t>
      </w:r>
      <w:r w:rsidR="003B32AA" w:rsidRPr="00CA2A40">
        <w:rPr>
          <w:rFonts w:cs="Arial"/>
          <w:szCs w:val="22"/>
        </w:rPr>
        <w:t xml:space="preserve">  </w:t>
      </w:r>
      <w:r w:rsidR="0042456A" w:rsidRPr="00CA2A40">
        <w:rPr>
          <w:rFonts w:cs="Arial"/>
          <w:szCs w:val="22"/>
        </w:rPr>
        <w:t xml:space="preserve"> </w:t>
      </w:r>
      <w:r w:rsidRPr="00CA2A40">
        <w:rPr>
          <w:rFonts w:eastAsia="宋体" w:hint="eastAsia"/>
          <w:szCs w:val="22"/>
          <w:lang w:eastAsia="zh-CN"/>
        </w:rPr>
        <w:t xml:space="preserve">            </w:t>
      </w:r>
      <w:r w:rsidR="0018047A" w:rsidRPr="00CA2A40">
        <w:rPr>
          <w:rFonts w:eastAsia="宋体"/>
          <w:szCs w:val="22"/>
          <w:lang w:eastAsia="zh-CN"/>
        </w:rPr>
        <w:t xml:space="preserve">   </w:t>
      </w:r>
      <w:r w:rsidRPr="00CA2A40">
        <w:rPr>
          <w:rFonts w:eastAsia="宋体" w:hint="eastAsia"/>
          <w:szCs w:val="22"/>
          <w:lang w:eastAsia="zh-CN"/>
        </w:rPr>
        <w:t xml:space="preserve">         </w:t>
      </w:r>
      <w:r w:rsidR="00CA2A40">
        <w:rPr>
          <w:rFonts w:eastAsia="宋体"/>
          <w:szCs w:val="22"/>
          <w:lang w:eastAsia="zh-CN"/>
        </w:rPr>
        <w:t xml:space="preserve">    </w:t>
      </w:r>
      <w:r w:rsidR="00F25F40" w:rsidRPr="00CA2A40">
        <w:rPr>
          <w:rFonts w:eastAsia="宋体" w:hint="eastAsia"/>
          <w:szCs w:val="22"/>
          <w:lang w:eastAsia="zh-CN"/>
        </w:rPr>
        <w:t xml:space="preserve">  </w:t>
      </w:r>
      <w:r w:rsidR="00AE16DB" w:rsidRPr="00CA2A40">
        <w:rPr>
          <w:rFonts w:eastAsia="宋体"/>
          <w:szCs w:val="22"/>
          <w:lang w:eastAsia="zh-CN"/>
        </w:rPr>
        <w:t xml:space="preserve">    </w:t>
      </w:r>
      <w:r w:rsidR="00741DAA">
        <w:rPr>
          <w:szCs w:val="22"/>
        </w:rPr>
        <w:t>R4-2409175</w:t>
      </w:r>
    </w:p>
    <w:p w14:paraId="1DC1B158" w14:textId="6384F091" w:rsidR="00675C27" w:rsidRPr="00CA2A40" w:rsidRDefault="002F1109" w:rsidP="00F71A33">
      <w:pPr>
        <w:pStyle w:val="afb"/>
        <w:rPr>
          <w:rFonts w:eastAsia="宋体"/>
          <w:szCs w:val="22"/>
          <w:lang w:eastAsia="zh-CN"/>
        </w:rPr>
      </w:pPr>
      <w:r w:rsidRPr="00CA2A40">
        <w:rPr>
          <w:rFonts w:cs="Arial"/>
          <w:szCs w:val="22"/>
        </w:rPr>
        <w:t>Fukuoka, Japan, May 20 - 24</w:t>
      </w:r>
      <w:r w:rsidRPr="00CA2A40">
        <w:rPr>
          <w:szCs w:val="22"/>
        </w:rPr>
        <w:t>, 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252DE9D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 xml:space="preserve">On </w:t>
      </w:r>
      <w:r w:rsidR="00112E77" w:rsidRPr="00112E77">
        <w:rPr>
          <w:rFonts w:ascii="Arial" w:hAnsi="Arial" w:cs="Arial"/>
          <w:sz w:val="22"/>
          <w:szCs w:val="22"/>
        </w:rPr>
        <w:t>SRS IL imbalance issue</w:t>
      </w:r>
    </w:p>
    <w:p w14:paraId="4FD55D83" w14:textId="0230B08D"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620221">
        <w:rPr>
          <w:rFonts w:ascii="Arial" w:hAnsi="Arial" w:cs="Arial"/>
          <w:sz w:val="22"/>
          <w:szCs w:val="22"/>
        </w:rPr>
        <w:t>10.1.1.4.</w:t>
      </w:r>
      <w:r w:rsidR="00112E77">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521BCCE9" w:rsidR="00AB1467" w:rsidRDefault="00E11C52" w:rsidP="00AB1467">
      <w:pPr>
        <w:jc w:val="both"/>
      </w:pPr>
      <w:r>
        <w:t>During</w:t>
      </w:r>
      <w:r w:rsidR="00AB1467">
        <w:t xml:space="preserve"> RAN</w:t>
      </w:r>
      <w:r w:rsidR="009676FD">
        <w:t>4</w:t>
      </w:r>
      <w:r w:rsidR="008B6EC4">
        <w:t>#</w:t>
      </w:r>
      <w:r w:rsidR="00F72EAC">
        <w:t>1</w:t>
      </w:r>
      <w:r w:rsidR="009676FD">
        <w:t>10bis</w:t>
      </w:r>
      <w:r w:rsidR="008B6EC4">
        <w:t xml:space="preserve">, </w:t>
      </w:r>
      <w:r w:rsidR="00933208">
        <w:t>SRS IL imbalance</w:t>
      </w:r>
      <w:r w:rsidR="002078F5">
        <w:t xml:space="preserve"> </w:t>
      </w:r>
      <w:r w:rsidR="00933208">
        <w:t xml:space="preserve">issue </w:t>
      </w:r>
      <w:r w:rsidR="008741F1">
        <w:t>ha</w:t>
      </w:r>
      <w:r w:rsidR="00933208">
        <w:t>s</w:t>
      </w:r>
      <w:r w:rsidR="00F06EA1">
        <w:t xml:space="preserve"> been </w:t>
      </w:r>
      <w:r w:rsidR="008741F1">
        <w:t>discussed</w:t>
      </w:r>
      <w:r w:rsidR="00F06EA1">
        <w:t>.</w:t>
      </w:r>
      <w:r w:rsidR="008741F1">
        <w:t xml:space="preserve"> Following conclusion</w:t>
      </w:r>
      <w:r w:rsidR="00933208">
        <w: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21FE8AC7" w14:textId="77777777" w:rsidR="00816BA0" w:rsidRPr="00AB3D40" w:rsidRDefault="00816BA0" w:rsidP="00816BA0">
            <w:pPr>
              <w:pStyle w:val="1"/>
              <w:numPr>
                <w:ilvl w:val="0"/>
                <w:numId w:val="0"/>
              </w:numPr>
              <w:ind w:left="533" w:hanging="533"/>
              <w:outlineLvl w:val="0"/>
              <w:rPr>
                <w:lang w:eastAsia="zh-CN"/>
              </w:rPr>
            </w:pPr>
            <w:r>
              <w:lastRenderedPageBreak/>
              <w:t>Topic 4:</w:t>
            </w:r>
            <w:r>
              <w:tab/>
            </w:r>
            <w:r w:rsidRPr="002301EB">
              <w:rPr>
                <w:lang w:val="pt-BR"/>
              </w:rPr>
              <w:t>SRS IL imbalance issue</w:t>
            </w:r>
          </w:p>
          <w:p w14:paraId="3D1ECA63" w14:textId="77777777" w:rsidR="00816BA0" w:rsidRPr="00EF3FF4" w:rsidRDefault="00816BA0" w:rsidP="00816BA0">
            <w:pPr>
              <w:pStyle w:val="2"/>
              <w:numPr>
                <w:ilvl w:val="0"/>
                <w:numId w:val="0"/>
              </w:numPr>
              <w:spacing w:after="240"/>
              <w:outlineLvl w:val="1"/>
              <w:rPr>
                <w:lang w:eastAsia="zh-CN"/>
              </w:rPr>
            </w:pPr>
            <w:r>
              <w:t>Sub-topic 4-1:</w:t>
            </w:r>
            <w:r>
              <w:tab/>
            </w:r>
            <w:r w:rsidRPr="002301EB">
              <w:t>General consid</w:t>
            </w:r>
            <w:r>
              <w:t>e</w:t>
            </w:r>
            <w:r w:rsidRPr="002301EB">
              <w:t>rations for SRS IL imbalance issue</w:t>
            </w:r>
          </w:p>
          <w:p w14:paraId="6147067D" w14:textId="77777777" w:rsidR="00816BA0" w:rsidRDefault="00816BA0" w:rsidP="00816BA0">
            <w:r>
              <w:rPr>
                <w:b/>
              </w:rPr>
              <w:t>Way forward</w:t>
            </w:r>
            <w:r>
              <w:t xml:space="preserve">: Further discuss the topic </w:t>
            </w:r>
            <w:r w:rsidRPr="00750FBF">
              <w:t>of SRS IL imbalance issues</w:t>
            </w:r>
            <w:r>
              <w:t xml:space="preserve"> with the following proposals used as a starting point</w:t>
            </w:r>
            <w:r w:rsidRPr="00750FBF">
              <w:t>. Whether a solution is agreeable, depends on further discussion of the following candidate solutions and/or identified issues</w:t>
            </w:r>
            <w:r>
              <w:t>.</w:t>
            </w:r>
          </w:p>
          <w:p w14:paraId="7CD0D108" w14:textId="77777777" w:rsidR="00816BA0" w:rsidRDefault="00816BA0" w:rsidP="00816BA0">
            <w:pPr>
              <w:pStyle w:val="B10"/>
            </w:pPr>
            <w:r>
              <w:t>-</w:t>
            </w:r>
            <w:r>
              <w:tab/>
            </w:r>
            <w:r w:rsidRPr="00750FBF">
              <w:t>Proposal 1: Study the issues of insertion loss imbalance across SRS ports.</w:t>
            </w:r>
          </w:p>
          <w:p w14:paraId="71F02820" w14:textId="77777777" w:rsidR="00816BA0" w:rsidRDefault="00816BA0" w:rsidP="00816BA0">
            <w:pPr>
              <w:pStyle w:val="B10"/>
            </w:pPr>
            <w:r>
              <w:t>-</w:t>
            </w:r>
            <w:r>
              <w:tab/>
              <w:t>Proposal 2: Further discuss SRS IL for 6RX type of devices taking into consideration:</w:t>
            </w:r>
          </w:p>
          <w:p w14:paraId="25403628" w14:textId="77777777" w:rsidR="00816BA0" w:rsidRDefault="00816BA0" w:rsidP="00816BA0">
            <w:pPr>
              <w:pStyle w:val="B2"/>
            </w:pPr>
            <w:r>
              <w:t>-</w:t>
            </w:r>
            <w:r>
              <w:tab/>
              <w:t>SRS insertion loss requirements for 6RX UEs</w:t>
            </w:r>
          </w:p>
          <w:p w14:paraId="2B6A70FA" w14:textId="77777777" w:rsidR="00816BA0" w:rsidRDefault="00816BA0" w:rsidP="00816BA0">
            <w:pPr>
              <w:pStyle w:val="B2"/>
            </w:pPr>
            <w:r>
              <w:t>-</w:t>
            </w:r>
            <w:r>
              <w:tab/>
              <w:t>SRS IL impact on performance</w:t>
            </w:r>
          </w:p>
          <w:p w14:paraId="2D7CF57F" w14:textId="77777777" w:rsidR="00816BA0" w:rsidRDefault="00816BA0" w:rsidP="00816BA0">
            <w:pPr>
              <w:pStyle w:val="B2"/>
            </w:pPr>
            <w:r>
              <w:t>-</w:t>
            </w:r>
            <w:r>
              <w:tab/>
              <w:t>SRS insertion loss compensation</w:t>
            </w:r>
          </w:p>
          <w:p w14:paraId="2DE2D856" w14:textId="77777777" w:rsidR="00816BA0" w:rsidRDefault="00816BA0" w:rsidP="00816BA0">
            <w:pPr>
              <w:pStyle w:val="B2"/>
            </w:pPr>
            <w:r>
              <w:t>-</w:t>
            </w:r>
            <w:r>
              <w:tab/>
              <w:t>UE assistance on SRS insertion loss (power imbalance)</w:t>
            </w:r>
          </w:p>
          <w:p w14:paraId="729234DB" w14:textId="77777777" w:rsidR="00816BA0" w:rsidRDefault="00816BA0" w:rsidP="00816BA0">
            <w:pPr>
              <w:pStyle w:val="B2"/>
            </w:pPr>
            <w:r>
              <w:t>-</w:t>
            </w:r>
            <w:r>
              <w:tab/>
              <w:t>Others</w:t>
            </w:r>
          </w:p>
          <w:p w14:paraId="6E0298B0" w14:textId="77777777" w:rsidR="00816BA0" w:rsidRDefault="00816BA0" w:rsidP="00816BA0">
            <w:pPr>
              <w:pStyle w:val="B10"/>
            </w:pPr>
            <w:r>
              <w:t>-</w:t>
            </w:r>
            <w:r>
              <w:tab/>
              <w:t>Proposal 3: Companies should, independent of their view, provide constructive technical inputs on SRS TX power imbalance topic.</w:t>
            </w:r>
          </w:p>
          <w:p w14:paraId="74A87DC3" w14:textId="77777777" w:rsidR="00816BA0" w:rsidRDefault="00816BA0" w:rsidP="00816BA0"/>
          <w:p w14:paraId="7EED9C58" w14:textId="77777777" w:rsidR="00816BA0" w:rsidRPr="00EF3FF4" w:rsidRDefault="00816BA0" w:rsidP="00816BA0">
            <w:pPr>
              <w:pStyle w:val="2"/>
              <w:numPr>
                <w:ilvl w:val="0"/>
                <w:numId w:val="0"/>
              </w:numPr>
              <w:spacing w:after="240"/>
              <w:outlineLvl w:val="1"/>
              <w:rPr>
                <w:lang w:eastAsia="zh-CN"/>
              </w:rPr>
            </w:pPr>
            <w:r>
              <w:t>Sub-topic 4-2:</w:t>
            </w:r>
            <w:r>
              <w:tab/>
            </w:r>
            <w:r w:rsidRPr="00BC0CB5">
              <w:t>Candidate solutions for the SRS IL imbalance issue</w:t>
            </w:r>
          </w:p>
          <w:p w14:paraId="7C93DB91" w14:textId="77777777" w:rsidR="00816BA0" w:rsidRDefault="00816BA0" w:rsidP="00816BA0">
            <w:r>
              <w:rPr>
                <w:b/>
              </w:rPr>
              <w:t>Way forward</w:t>
            </w:r>
            <w:r>
              <w:t xml:space="preserve">: </w:t>
            </w:r>
            <w:r w:rsidRPr="00356790">
              <w:t>Further discuss the following options</w:t>
            </w:r>
            <w:r>
              <w:t xml:space="preserve"> considering the UE behaviour in terms of the IL imbalance compensation and whether the UE can compensate the IL imbalance for AS-SRS for all power levels and whether NW and UE have consistent understanding for the possible compensation.</w:t>
            </w:r>
          </w:p>
          <w:p w14:paraId="4F5B56C4" w14:textId="77777777" w:rsidR="00816BA0" w:rsidRDefault="00816BA0" w:rsidP="00816BA0">
            <w:pPr>
              <w:pStyle w:val="B10"/>
            </w:pPr>
            <w:r>
              <w:t>-</w:t>
            </w:r>
            <w:r>
              <w:tab/>
              <w:t>Option 1: Specify UE behaviour and requirements for scenarios, when UE has sufficient power to compensate the power imbalance (Case 2) and require UE to perform SRS IL compensation up to the maximum power capabilities.</w:t>
            </w:r>
          </w:p>
          <w:p w14:paraId="7E1C783D" w14:textId="77777777" w:rsidR="00816BA0" w:rsidRDefault="00816BA0" w:rsidP="00816BA0">
            <w:pPr>
              <w:pStyle w:val="B2"/>
            </w:pPr>
            <w:r>
              <w:t>-</w:t>
            </w:r>
            <w:r>
              <w:tab/>
            </w:r>
            <w:r w:rsidRPr="00356790">
              <w:rPr>
                <w:b/>
                <w:bCs/>
              </w:rPr>
              <w:t>Case 1 (non near max Tx power)</w:t>
            </w:r>
            <w:r>
              <w:t>: In this scenario the SRS transmission power (P</w:t>
            </w:r>
            <w:r w:rsidRPr="00356790">
              <w:rPr>
                <w:vertAlign w:val="subscript"/>
              </w:rPr>
              <w:t>SRS</w:t>
            </w:r>
            <w:r>
              <w:t xml:space="preserve">) is below </w:t>
            </w:r>
            <w:proofErr w:type="spellStart"/>
            <w:r>
              <w:t>P</w:t>
            </w:r>
            <w:r w:rsidRPr="00356790">
              <w:rPr>
                <w:vertAlign w:val="subscript"/>
              </w:rPr>
              <w:t>CMAX_L,f,c</w:t>
            </w:r>
            <w:proofErr w:type="spellEnd"/>
            <w:r>
              <w:t>. Based on TS 38.213 the UE is required to compensate any insertion loss and no further changes in the specification are needed. Per discussion during RAN4 meetings there seem to be no clear understanding whether all existing UEs do perform the SRS IL compensation under these conditions. So, it is recommended to consider specific requirements / conformance requirements in future to guarantee proper UE implementations.</w:t>
            </w:r>
          </w:p>
          <w:p w14:paraId="253DB09A" w14:textId="77777777" w:rsidR="00816BA0" w:rsidRDefault="00816BA0" w:rsidP="00816BA0">
            <w:pPr>
              <w:pStyle w:val="B2"/>
            </w:pPr>
            <w:r>
              <w:t>-</w:t>
            </w:r>
            <w:r>
              <w:tab/>
            </w:r>
            <w:r w:rsidRPr="00356790">
              <w:rPr>
                <w:b/>
                <w:bCs/>
              </w:rPr>
              <w:t>Case 2 (near max Tx power)</w:t>
            </w:r>
            <w:r>
              <w:t xml:space="preserve">: In this scenario the actual required SRS transmission power is higher than </w:t>
            </w:r>
            <w:proofErr w:type="spellStart"/>
            <w:r>
              <w:t>P</w:t>
            </w:r>
            <w:r w:rsidRPr="00356790">
              <w:rPr>
                <w:vertAlign w:val="subscript"/>
              </w:rPr>
              <w:t>CMAX_L,f,c</w:t>
            </w:r>
            <w:proofErr w:type="spellEnd"/>
            <w:r>
              <w:t xml:space="preserve">, but is still below the max transmission power </w:t>
            </w:r>
            <w:proofErr w:type="spellStart"/>
            <w:r>
              <w:t>P</w:t>
            </w:r>
            <w:r w:rsidRPr="00356790">
              <w:rPr>
                <w:vertAlign w:val="subscript"/>
              </w:rPr>
              <w:t>CMAX_</w:t>
            </w:r>
            <w:r>
              <w:rPr>
                <w:vertAlign w:val="subscript"/>
              </w:rPr>
              <w:t>H</w:t>
            </w:r>
            <w:r w:rsidRPr="00356790">
              <w:rPr>
                <w:vertAlign w:val="subscript"/>
              </w:rPr>
              <w:t>,f,c</w:t>
            </w:r>
            <w:proofErr w:type="spellEnd"/>
            <w:r>
              <w:t xml:space="preserve">. Based on the interpretation of TS 38.101-1 above, in this case the UE behaviour is undefined and UE may or may not perform SRS IL compensation. </w:t>
            </w:r>
          </w:p>
          <w:p w14:paraId="4AACC1E9" w14:textId="77777777" w:rsidR="00816BA0" w:rsidRDefault="00816BA0" w:rsidP="00816BA0">
            <w:pPr>
              <w:pStyle w:val="B2"/>
            </w:pPr>
            <w:r>
              <w:t>-</w:t>
            </w:r>
            <w:r>
              <w:tab/>
            </w:r>
            <w:r w:rsidRPr="00356790">
              <w:rPr>
                <w:b/>
                <w:bCs/>
              </w:rPr>
              <w:t>Case 3 (max Tx power)</w:t>
            </w:r>
            <w:r>
              <w:t xml:space="preserve">: In this scenario the actual required SRS transmission power is equal to </w:t>
            </w:r>
            <w:proofErr w:type="spellStart"/>
            <w:r>
              <w:t>P</w:t>
            </w:r>
            <w:r w:rsidRPr="00356790">
              <w:rPr>
                <w:vertAlign w:val="subscript"/>
              </w:rPr>
              <w:t>CMAX_</w:t>
            </w:r>
            <w:r>
              <w:rPr>
                <w:vertAlign w:val="subscript"/>
              </w:rPr>
              <w:t>H</w:t>
            </w:r>
            <w:proofErr w:type="gramStart"/>
            <w:r w:rsidRPr="00356790">
              <w:rPr>
                <w:vertAlign w:val="subscript"/>
              </w:rPr>
              <w:t>,f,c</w:t>
            </w:r>
            <w:proofErr w:type="spellEnd"/>
            <w:proofErr w:type="gramEnd"/>
            <w:r>
              <w:t>. (i.e. hypothetical scenario). In this case UE is not capable to perform any SRS IL compensation.</w:t>
            </w:r>
          </w:p>
          <w:p w14:paraId="6097E9CD" w14:textId="77777777" w:rsidR="00816BA0" w:rsidRDefault="00816BA0" w:rsidP="00816BA0">
            <w:pPr>
              <w:pStyle w:val="TH"/>
            </w:pPr>
            <w:r w:rsidRPr="00CA17F3">
              <w:object w:dxaOrig="6101" w:dyaOrig="4570" w14:anchorId="38A80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05pt;height:185.65pt" o:ole="">
                  <v:imagedata r:id="rId8" o:title=""/>
                </v:shape>
                <o:OLEObject Type="Embed" ProgID="Visio.Drawing.15" ShapeID="_x0000_i1025" DrawAspect="Content" ObjectID="_1777139149" r:id="rId9"/>
              </w:object>
            </w:r>
          </w:p>
          <w:p w14:paraId="3EF1355D" w14:textId="77777777" w:rsidR="00816BA0" w:rsidRDefault="00816BA0" w:rsidP="00816BA0">
            <w:pPr>
              <w:pStyle w:val="B10"/>
            </w:pPr>
            <w:r>
              <w:t>-</w:t>
            </w:r>
            <w:r>
              <w:tab/>
            </w:r>
            <w:r w:rsidRPr="00356790">
              <w:t>Option 2: At the current stage, the SRS IL imbalance does not affect the practical system performance, nor any enhancement to resolve the issue would work effectively.</w:t>
            </w:r>
          </w:p>
          <w:p w14:paraId="46990D19" w14:textId="77777777" w:rsidR="00816BA0" w:rsidRDefault="00816BA0" w:rsidP="00816BA0">
            <w:pPr>
              <w:pStyle w:val="B10"/>
            </w:pPr>
            <w:r>
              <w:t>-</w:t>
            </w:r>
            <w:r>
              <w:tab/>
            </w:r>
            <w:r w:rsidRPr="00356790">
              <w:t>Option 3: Not specifying reporting of SRS IL offsets due to IL imbalance.</w:t>
            </w:r>
          </w:p>
          <w:p w14:paraId="78984987" w14:textId="77777777" w:rsidR="00816BA0" w:rsidRDefault="00816BA0" w:rsidP="00816BA0">
            <w:pPr>
              <w:pStyle w:val="B10"/>
            </w:pPr>
            <w:r>
              <w:t>-</w:t>
            </w:r>
            <w:r>
              <w:tab/>
              <w:t>Option 4: IL imbalance reporting mechanism for SRS AS including both static reporting and dynamic reporting.</w:t>
            </w:r>
          </w:p>
          <w:p w14:paraId="0549AAE5" w14:textId="77777777" w:rsidR="00816BA0" w:rsidRDefault="00816BA0" w:rsidP="00816BA0">
            <w:pPr>
              <w:pStyle w:val="B2"/>
            </w:pPr>
            <w:r>
              <w:t>-</w:t>
            </w:r>
            <w:r>
              <w:tab/>
              <w:t>Static reporting is up to UE implementation, and UE needs to indicate the power compensation behaviour to NW if UE reports statically.</w:t>
            </w:r>
          </w:p>
          <w:p w14:paraId="762DC790" w14:textId="77777777" w:rsidR="00816BA0" w:rsidRDefault="00816BA0" w:rsidP="00816BA0">
            <w:pPr>
              <w:pStyle w:val="B2"/>
            </w:pPr>
            <w:r>
              <w:t>-</w:t>
            </w:r>
            <w:r>
              <w:tab/>
              <w:t xml:space="preserve">Dynamic reporting for actual SRS IL reporting for each </w:t>
            </w:r>
            <w:r w:rsidRPr="00867847">
              <w:rPr>
                <w:i/>
                <w:iCs/>
              </w:rPr>
              <w:t>SRS-</w:t>
            </w:r>
            <w:proofErr w:type="spellStart"/>
            <w:r w:rsidRPr="00867847">
              <w:rPr>
                <w:i/>
                <w:iCs/>
              </w:rPr>
              <w:t>TxSwitch</w:t>
            </w:r>
            <w:proofErr w:type="spellEnd"/>
            <w:r>
              <w:t xml:space="preserve"> pattern, and several thresholds associated with capability class for the actual SRS IL reporting can be considered.</w:t>
            </w:r>
          </w:p>
          <w:p w14:paraId="554DDE3D" w14:textId="77777777" w:rsidR="00816BA0" w:rsidRDefault="00816BA0" w:rsidP="00816BA0">
            <w:pPr>
              <w:pStyle w:val="B10"/>
            </w:pPr>
            <w:r>
              <w:t>-</w:t>
            </w:r>
            <w:r>
              <w:tab/>
              <w:t>Option 5: IL imbalance reporting mechanism for SRS AS including both the configured maximum output power per SRS resource and the power headroom per SRS resource.</w:t>
            </w:r>
          </w:p>
          <w:p w14:paraId="2753BEFA" w14:textId="77777777" w:rsidR="00816BA0" w:rsidRDefault="00816BA0" w:rsidP="00816BA0">
            <w:pPr>
              <w:pStyle w:val="B2"/>
            </w:pPr>
            <w:r>
              <w:t>-</w:t>
            </w:r>
            <w:r>
              <w:tab/>
              <w:t>The PH used for the SRS resource can be a Type 3 but used for a new MAC-CE “SRS resource power report” and can be used also for a carrier configured for PUSCH transmission.</w:t>
            </w:r>
          </w:p>
          <w:p w14:paraId="52D2371D" w14:textId="77777777" w:rsidR="00816BA0" w:rsidRDefault="00816BA0" w:rsidP="00816BA0">
            <w:pPr>
              <w:pStyle w:val="B10"/>
            </w:pPr>
            <w:r>
              <w:t>-</w:t>
            </w:r>
            <w:r>
              <w:tab/>
              <w:t>Other options are not precluded.</w:t>
            </w:r>
          </w:p>
          <w:p w14:paraId="65993983" w14:textId="77777777" w:rsidR="00816BA0" w:rsidRDefault="00816BA0" w:rsidP="00816BA0"/>
          <w:p w14:paraId="42403899" w14:textId="77777777" w:rsidR="00816BA0" w:rsidRDefault="00816BA0" w:rsidP="00816BA0">
            <w:r>
              <w:t>Consider some clarifications according to the RAN1 and RAN4 specs.</w:t>
            </w:r>
          </w:p>
          <w:p w14:paraId="34C80F8A" w14:textId="77777777" w:rsidR="00816BA0" w:rsidRDefault="00816BA0" w:rsidP="00816BA0">
            <w:pPr>
              <w:pStyle w:val="B10"/>
            </w:pPr>
            <w:r>
              <w:t>-</w:t>
            </w:r>
            <w:r>
              <w:tab/>
              <w:t>RAN1 specification on power control doesn’t require or imply that UE shall apply the same P</w:t>
            </w:r>
            <w:r w:rsidRPr="00750FBF">
              <w:rPr>
                <w:vertAlign w:val="subscript"/>
              </w:rPr>
              <w:t>CMAX</w:t>
            </w:r>
            <w:r>
              <w:t xml:space="preserve"> for all AS-SRS transmission occasions</w:t>
            </w:r>
          </w:p>
          <w:p w14:paraId="7E044887" w14:textId="661F0940" w:rsidR="0067071C" w:rsidRPr="002078F5" w:rsidRDefault="00816BA0" w:rsidP="00816BA0">
            <w:pPr>
              <w:pStyle w:val="B10"/>
            </w:pPr>
            <w:r>
              <w:t>-</w:t>
            </w:r>
            <w:r>
              <w:tab/>
              <w:t>Under the minimum requirement ∆T</w:t>
            </w:r>
            <w:r w:rsidRPr="00750FBF">
              <w:rPr>
                <w:vertAlign w:val="subscript"/>
              </w:rPr>
              <w:t>RxSRS</w:t>
            </w:r>
            <w:r>
              <w:t xml:space="preserve"> defined in RAN4 specification, it is up to UE implementation whether to apply exact value for corresponding AS-SRS transmission occasions.</w:t>
            </w:r>
          </w:p>
        </w:tc>
      </w:tr>
    </w:tbl>
    <w:p w14:paraId="5DBFAD44" w14:textId="1D670137" w:rsidR="00A476DD" w:rsidRDefault="00F72EAC" w:rsidP="00F72EAC">
      <w:pPr>
        <w:jc w:val="both"/>
      </w:pPr>
      <w:r>
        <w:lastRenderedPageBreak/>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3BFAF2ED" w14:textId="4515B970" w:rsidR="00D80B1A" w:rsidRDefault="00407F74" w:rsidP="009B7DF8">
      <w:pPr>
        <w:jc w:val="both"/>
      </w:pPr>
      <w:r>
        <w:t>During last meeting, SRS IL issue</w:t>
      </w:r>
      <w:r w:rsidR="00B838D6">
        <w:t xml:space="preserve"> has been discussed extensively but with </w:t>
      </w:r>
      <w:r w:rsidR="00E43209">
        <w:t>limited</w:t>
      </w:r>
      <w:r w:rsidR="00B838D6">
        <w:t xml:space="preserve"> convergence</w:t>
      </w:r>
      <w:r>
        <w:t>.</w:t>
      </w:r>
      <w:r w:rsidR="00B838D6">
        <w:t xml:space="preserve"> </w:t>
      </w:r>
      <w:r w:rsidR="00E43209">
        <w:t>Given that this issue itself has been justified, w</w:t>
      </w:r>
      <w:r w:rsidR="00B838D6">
        <w:t xml:space="preserve">e tend to </w:t>
      </w:r>
      <w:r w:rsidR="00E43209">
        <w:t xml:space="preserve">provide our preliminary </w:t>
      </w:r>
      <w:r w:rsidR="00EC5DD1">
        <w:t>thinking</w:t>
      </w:r>
      <w:r w:rsidR="00E43209">
        <w:t xml:space="preserve"> </w:t>
      </w:r>
      <w:r w:rsidR="006F42DF">
        <w:t>with</w:t>
      </w:r>
      <w:r w:rsidR="00E43209">
        <w:t xml:space="preserve"> further clarification</w:t>
      </w:r>
      <w:r w:rsidR="00CF7DC8">
        <w:rPr>
          <w:rFonts w:hint="eastAsia"/>
        </w:rPr>
        <w:t>s</w:t>
      </w:r>
      <w:r w:rsidR="00E26EC8">
        <w:t>.</w:t>
      </w:r>
      <w:r w:rsidR="00E43209">
        <w:t xml:space="preserve"> </w:t>
      </w:r>
    </w:p>
    <w:p w14:paraId="146AD20D" w14:textId="7CA8B59A" w:rsidR="00D80B1A" w:rsidRPr="00D80B1A" w:rsidRDefault="00E346A1" w:rsidP="00D80B1A">
      <w:pPr>
        <w:pStyle w:val="2"/>
        <w:numPr>
          <w:ilvl w:val="0"/>
          <w:numId w:val="0"/>
        </w:numPr>
        <w:spacing w:after="240"/>
        <w:ind w:left="510" w:hanging="510"/>
        <w:rPr>
          <w:rFonts w:ascii="Times New Roman" w:hAnsi="Times New Roman"/>
          <w:b/>
          <w:sz w:val="20"/>
          <w:u w:val="single"/>
        </w:rPr>
      </w:pPr>
      <w:r>
        <w:rPr>
          <w:rFonts w:ascii="Times New Roman" w:hAnsi="Times New Roman"/>
          <w:b/>
          <w:sz w:val="22"/>
          <w:u w:val="single"/>
        </w:rPr>
        <w:t>S</w:t>
      </w:r>
      <w:r w:rsidR="00D80B1A">
        <w:rPr>
          <w:rFonts w:ascii="Times New Roman" w:hAnsi="Times New Roman"/>
          <w:b/>
          <w:sz w:val="22"/>
          <w:u w:val="single"/>
        </w:rPr>
        <w:t>pecification</w:t>
      </w:r>
      <w:r>
        <w:rPr>
          <w:rFonts w:ascii="Times New Roman" w:hAnsi="Times New Roman"/>
          <w:b/>
          <w:sz w:val="22"/>
          <w:u w:val="single"/>
        </w:rPr>
        <w:t xml:space="preserve"> examination</w:t>
      </w:r>
      <w:r w:rsidR="00D80B1A">
        <w:rPr>
          <w:rFonts w:ascii="Times New Roman" w:hAnsi="Times New Roman"/>
          <w:b/>
          <w:sz w:val="22"/>
          <w:u w:val="single"/>
        </w:rPr>
        <w:t xml:space="preserve"> and target scenario identification</w:t>
      </w:r>
    </w:p>
    <w:p w14:paraId="399DA8A1" w14:textId="254648FD" w:rsidR="00C06F29" w:rsidRDefault="00C06F29" w:rsidP="009B7DF8">
      <w:pPr>
        <w:jc w:val="both"/>
      </w:pPr>
      <w:r>
        <w:t>For a start, below</w:t>
      </w:r>
      <w:r w:rsidR="0023638F">
        <w:t xml:space="preserve"> figure can be used </w:t>
      </w:r>
      <w:r w:rsidR="002B4FC9">
        <w:t>for better illustration on</w:t>
      </w:r>
      <w:r w:rsidR="0023638F">
        <w:t xml:space="preserve"> </w:t>
      </w:r>
      <w:r>
        <w:t xml:space="preserve">the </w:t>
      </w:r>
      <w:r w:rsidR="0023638F">
        <w:t xml:space="preserve">SRS </w:t>
      </w:r>
      <w:r>
        <w:t>IL issue</w:t>
      </w:r>
      <w:r w:rsidR="00285559">
        <w:t>.</w:t>
      </w:r>
    </w:p>
    <w:tbl>
      <w:tblPr>
        <w:tblStyle w:val="af8"/>
        <w:tblW w:w="0" w:type="auto"/>
        <w:jc w:val="center"/>
        <w:tblLook w:val="04A0" w:firstRow="1" w:lastRow="0" w:firstColumn="1" w:lastColumn="0" w:noHBand="0" w:noVBand="1"/>
      </w:tblPr>
      <w:tblGrid>
        <w:gridCol w:w="7446"/>
      </w:tblGrid>
      <w:tr w:rsidR="00C06F29" w14:paraId="429F48AF" w14:textId="77777777" w:rsidTr="00C06F29">
        <w:trPr>
          <w:jc w:val="center"/>
        </w:trPr>
        <w:tc>
          <w:tcPr>
            <w:tcW w:w="7446" w:type="dxa"/>
          </w:tcPr>
          <w:p w14:paraId="1D939A9D" w14:textId="4F5E5B51" w:rsidR="00C06F29" w:rsidRDefault="00C06F29" w:rsidP="00C06F29">
            <w:pPr>
              <w:jc w:val="center"/>
            </w:pPr>
            <w:r>
              <w:rPr>
                <w:noProof/>
                <w:lang w:val="en-US"/>
              </w:rPr>
              <w:lastRenderedPageBreak/>
              <w:drawing>
                <wp:inline distT="0" distB="0" distL="0" distR="0" wp14:anchorId="71E2139B" wp14:editId="091711B4">
                  <wp:extent cx="4583941" cy="2395859"/>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91378" cy="2399746"/>
                          </a:xfrm>
                          <a:prstGeom prst="rect">
                            <a:avLst/>
                          </a:prstGeom>
                        </pic:spPr>
                      </pic:pic>
                    </a:graphicData>
                  </a:graphic>
                </wp:inline>
              </w:drawing>
            </w:r>
          </w:p>
        </w:tc>
      </w:tr>
    </w:tbl>
    <w:p w14:paraId="66066AA7" w14:textId="3577F32E" w:rsidR="00CA57B1" w:rsidRPr="00027C30" w:rsidRDefault="00C06F29" w:rsidP="00027C30">
      <w:pPr>
        <w:jc w:val="center"/>
        <w:rPr>
          <w:b/>
        </w:rPr>
      </w:pPr>
      <w:r w:rsidRPr="00027C30">
        <w:rPr>
          <w:b/>
        </w:rPr>
        <w:t xml:space="preserve">Figure 1. </w:t>
      </w:r>
      <w:r w:rsidR="00027C30">
        <w:rPr>
          <w:b/>
        </w:rPr>
        <w:t xml:space="preserve">Free space channel targeted </w:t>
      </w:r>
      <w:r w:rsidR="00027C30" w:rsidRPr="00027C30">
        <w:rPr>
          <w:b/>
        </w:rPr>
        <w:t>PMI estimation error due to imbalanced power delivery at UE antenna connector</w:t>
      </w:r>
    </w:p>
    <w:p w14:paraId="1F367C23" w14:textId="7D67E8FB" w:rsidR="00CA57B1" w:rsidRDefault="009024A1" w:rsidP="00E677B1">
      <w:pPr>
        <w:jc w:val="both"/>
      </w:pPr>
      <w:r>
        <w:t>As clearly defined in TS 38.213, the actual power delivered per SRS occasion is the minimum value between P</w:t>
      </w:r>
      <w:r w:rsidRPr="00977A74">
        <w:rPr>
          <w:vertAlign w:val="subscript"/>
        </w:rPr>
        <w:t xml:space="preserve">CMAX </w:t>
      </w:r>
      <w:r>
        <w:t>and another calculated one, and it should be clarified that the P</w:t>
      </w:r>
      <w:r w:rsidRPr="00977A74">
        <w:rPr>
          <w:vertAlign w:val="subscript"/>
        </w:rPr>
        <w:t>CMAX</w:t>
      </w:r>
      <w:r>
        <w:t xml:space="preserve"> utilized here is a configured value </w:t>
      </w:r>
      <w:r w:rsidR="00977A74">
        <w:t xml:space="preserve">according to the definition </w:t>
      </w:r>
      <w:r>
        <w:t xml:space="preserve">in TS 38.101-1 </w:t>
      </w:r>
      <w:r w:rsidR="005236DC">
        <w:t>instead of</w:t>
      </w:r>
      <w:r w:rsidR="00977A74">
        <w:t xml:space="preserve"> </w:t>
      </w:r>
      <w:r w:rsidR="005236DC">
        <w:t>the</w:t>
      </w:r>
      <w:r w:rsidR="00977A74">
        <w:t xml:space="preserve"> range [P</w:t>
      </w:r>
      <w:r w:rsidR="00977A74" w:rsidRPr="00977A74">
        <w:rPr>
          <w:vertAlign w:val="subscript"/>
        </w:rPr>
        <w:t>CMAX, L</w:t>
      </w:r>
      <w:r w:rsidR="00977A74">
        <w:t>, P</w:t>
      </w:r>
      <w:r w:rsidR="00977A74" w:rsidRPr="00977A74">
        <w:rPr>
          <w:vertAlign w:val="subscript"/>
        </w:rPr>
        <w:t xml:space="preserve">CMAX, </w:t>
      </w:r>
      <w:proofErr w:type="gramStart"/>
      <w:r w:rsidR="00977A74" w:rsidRPr="00977A74">
        <w:rPr>
          <w:vertAlign w:val="subscript"/>
        </w:rPr>
        <w:t>H</w:t>
      </w:r>
      <w:proofErr w:type="gramEnd"/>
      <w:r w:rsidR="00977A74">
        <w:t>]</w:t>
      </w:r>
      <w:r w:rsidR="00FE21F9">
        <w:t>.</w:t>
      </w:r>
    </w:p>
    <w:tbl>
      <w:tblPr>
        <w:tblStyle w:val="af8"/>
        <w:tblW w:w="0" w:type="auto"/>
        <w:tblLook w:val="04A0" w:firstRow="1" w:lastRow="0" w:firstColumn="1" w:lastColumn="0" w:noHBand="0" w:noVBand="1"/>
      </w:tblPr>
      <w:tblGrid>
        <w:gridCol w:w="9631"/>
      </w:tblGrid>
      <w:tr w:rsidR="009024A1" w14:paraId="609E92F1" w14:textId="77777777" w:rsidTr="009024A1">
        <w:tc>
          <w:tcPr>
            <w:tcW w:w="9631" w:type="dxa"/>
          </w:tcPr>
          <w:p w14:paraId="2D3C5930" w14:textId="77777777" w:rsidR="009024A1" w:rsidRPr="00F415B1" w:rsidRDefault="009024A1" w:rsidP="009024A1">
            <w:r w:rsidRPr="00F415B1">
              <w:t xml:space="preserve">If a UE transmits SRS based on a configuration by </w:t>
            </w:r>
            <w:r w:rsidRPr="00F415B1">
              <w:rPr>
                <w:i/>
              </w:rPr>
              <w:t>SRS-</w:t>
            </w:r>
            <w:proofErr w:type="spellStart"/>
            <w:r w:rsidRPr="00F415B1">
              <w:rPr>
                <w:i/>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14:paraId="7F364D64" w14:textId="77777777" w:rsidR="009024A1" w:rsidRPr="00B916EC" w:rsidRDefault="009024A1" w:rsidP="009024A1">
            <w:pPr>
              <w:pStyle w:val="EQ"/>
            </w:pPr>
            <w:r>
              <w:rPr>
                <w:position w:val="-32"/>
                <w:lang w:val="en-US"/>
              </w:rPr>
              <w:drawing>
                <wp:inline distT="0" distB="0" distL="0" distR="0" wp14:anchorId="4A97FEB8" wp14:editId="4413A6FE">
                  <wp:extent cx="5295265" cy="46926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265" cy="469265"/>
                          </a:xfrm>
                          <a:prstGeom prst="rect">
                            <a:avLst/>
                          </a:prstGeom>
                          <a:noFill/>
                          <a:ln>
                            <a:noFill/>
                          </a:ln>
                        </pic:spPr>
                      </pic:pic>
                    </a:graphicData>
                  </a:graphic>
                </wp:inline>
              </w:drawing>
            </w:r>
            <w:r w:rsidRPr="00B916EC">
              <w:t xml:space="preserve"> [dBm]</w:t>
            </w:r>
          </w:p>
          <w:p w14:paraId="6143F60E" w14:textId="77777777" w:rsidR="009024A1" w:rsidRPr="00B916EC" w:rsidRDefault="009024A1" w:rsidP="009024A1">
            <w:r w:rsidRPr="00B916EC">
              <w:t>where,</w:t>
            </w:r>
          </w:p>
          <w:p w14:paraId="07435354" w14:textId="77777777" w:rsidR="009024A1" w:rsidRPr="00F415B1" w:rsidRDefault="009024A1" w:rsidP="009024A1">
            <w:pPr>
              <w:pStyle w:val="B10"/>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 and [TS 38.101-3]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3CE061A2" w14:textId="77777777" w:rsidR="009024A1" w:rsidRPr="00F415B1" w:rsidRDefault="009024A1" w:rsidP="009024A1">
            <w:pPr>
              <w:pStyle w:val="B10"/>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14:paraId="2610767E" w14:textId="40FA496C" w:rsidR="009024A1" w:rsidRDefault="009024A1" w:rsidP="009024A1">
            <w:pPr>
              <w:jc w:val="center"/>
            </w:pPr>
            <w:r w:rsidRPr="00481908">
              <w:rPr>
                <w:i/>
                <w:color w:val="FF0000"/>
                <w:lang w:val="en-US"/>
              </w:rPr>
              <w:t>--- Omit the rest part for simplicity ---</w:t>
            </w:r>
          </w:p>
        </w:tc>
      </w:tr>
    </w:tbl>
    <w:p w14:paraId="59FF4CBE" w14:textId="7DB94FD6" w:rsidR="00FE21F9" w:rsidRDefault="00FE21F9" w:rsidP="00FE21F9">
      <w:pPr>
        <w:jc w:val="both"/>
        <w:rPr>
          <w:b/>
          <w:i/>
        </w:rPr>
      </w:pPr>
      <w:r>
        <w:rPr>
          <w:b/>
          <w:i/>
        </w:rPr>
        <w:t>Proposal 1: Clarify that for P</w:t>
      </w:r>
      <w:r w:rsidRPr="00FE21F9">
        <w:rPr>
          <w:b/>
          <w:i/>
          <w:vertAlign w:val="subscript"/>
        </w:rPr>
        <w:t>SRS</w:t>
      </w:r>
      <w:r>
        <w:rPr>
          <w:b/>
          <w:i/>
        </w:rPr>
        <w:t xml:space="preserve"> calculation as defined in TS 38.213, </w:t>
      </w:r>
      <w:r w:rsidRPr="00FE21F9">
        <w:rPr>
          <w:b/>
          <w:i/>
        </w:rPr>
        <w:t>P</w:t>
      </w:r>
      <w:r w:rsidRPr="00FE21F9">
        <w:rPr>
          <w:b/>
          <w:i/>
          <w:vertAlign w:val="subscript"/>
        </w:rPr>
        <w:t>CMAX</w:t>
      </w:r>
      <w:r>
        <w:rPr>
          <w:b/>
          <w:i/>
        </w:rPr>
        <w:t xml:space="preserve"> is a value determined by UE according to the definition in TS 38.101-1</w:t>
      </w:r>
      <w:r w:rsidR="006D1BD6">
        <w:rPr>
          <w:b/>
          <w:i/>
        </w:rPr>
        <w:t xml:space="preserve">, where </w:t>
      </w:r>
      <w:r w:rsidR="006D1BD6" w:rsidRPr="006D1BD6">
        <w:rPr>
          <w:b/>
          <w:i/>
        </w:rPr>
        <w:t>∆T</w:t>
      </w:r>
      <w:r w:rsidR="006D1BD6" w:rsidRPr="006D1BD6">
        <w:rPr>
          <w:b/>
          <w:i/>
          <w:vertAlign w:val="subscript"/>
        </w:rPr>
        <w:t>RxSRS</w:t>
      </w:r>
      <w:r w:rsidR="006D1BD6">
        <w:rPr>
          <w:b/>
          <w:i/>
        </w:rPr>
        <w:t xml:space="preserve"> has already been </w:t>
      </w:r>
      <w:r w:rsidR="00880D5C">
        <w:rPr>
          <w:b/>
          <w:i/>
        </w:rPr>
        <w:t>counted respective to each SRS occasion</w:t>
      </w:r>
      <w:r w:rsidR="006D1BD6">
        <w:rPr>
          <w:b/>
          <w:i/>
        </w:rPr>
        <w:t>,</w:t>
      </w:r>
      <w:r>
        <w:rPr>
          <w:b/>
          <w:i/>
        </w:rPr>
        <w:t xml:space="preserve"> but not the range</w:t>
      </w:r>
      <w:r w:rsidR="00A7601E">
        <w:rPr>
          <w:b/>
          <w:i/>
        </w:rPr>
        <w:t xml:space="preserve"> [</w:t>
      </w:r>
      <w:r w:rsidR="00A7601E" w:rsidRPr="00A7601E">
        <w:rPr>
          <w:b/>
          <w:i/>
        </w:rPr>
        <w:t>P</w:t>
      </w:r>
      <w:r w:rsidR="00A7601E" w:rsidRPr="00A7601E">
        <w:rPr>
          <w:b/>
          <w:i/>
          <w:vertAlign w:val="subscript"/>
        </w:rPr>
        <w:t>CMAX, L</w:t>
      </w:r>
      <w:r w:rsidR="00A7601E" w:rsidRPr="00A7601E">
        <w:rPr>
          <w:b/>
          <w:i/>
        </w:rPr>
        <w:t>, P</w:t>
      </w:r>
      <w:r w:rsidR="00A7601E" w:rsidRPr="00A7601E">
        <w:rPr>
          <w:b/>
          <w:i/>
          <w:vertAlign w:val="subscript"/>
        </w:rPr>
        <w:t>CMAX, H</w:t>
      </w:r>
      <w:r w:rsidR="00A7601E">
        <w:rPr>
          <w:b/>
          <w:i/>
        </w:rPr>
        <w:t>]</w:t>
      </w:r>
      <w:r>
        <w:rPr>
          <w:b/>
          <w:i/>
        </w:rPr>
        <w:t xml:space="preserve"> itself. </w:t>
      </w:r>
    </w:p>
    <w:p w14:paraId="48E8F716" w14:textId="4C47A929" w:rsidR="002E5DE2" w:rsidRDefault="00A7601E" w:rsidP="002E5DE2">
      <w:pPr>
        <w:jc w:val="both"/>
      </w:pPr>
      <w:r>
        <w:t>Look closely at the P</w:t>
      </w:r>
      <w:r>
        <w:rPr>
          <w:vertAlign w:val="subscript"/>
        </w:rPr>
        <w:t>SRS</w:t>
      </w:r>
      <w:r w:rsidRPr="00977A74">
        <w:rPr>
          <w:vertAlign w:val="subscript"/>
        </w:rPr>
        <w:t xml:space="preserve"> </w:t>
      </w:r>
      <w:r w:rsidR="00F55486">
        <w:t xml:space="preserve">definition, the network </w:t>
      </w:r>
      <w:r w:rsidR="00C80C92">
        <w:t>can do</w:t>
      </w:r>
      <w:r w:rsidR="00F55486">
        <w:t xml:space="preserve"> </w:t>
      </w:r>
      <w:r w:rsidR="00C80C92">
        <w:t>power control based on</w:t>
      </w:r>
      <w:r w:rsidR="00F55486">
        <w:t xml:space="preserve"> SRS</w:t>
      </w:r>
      <w:r w:rsidR="002E5DE2">
        <w:t xml:space="preserve"> resource set level</w:t>
      </w:r>
      <w:r w:rsidR="00F55486">
        <w:t xml:space="preserve"> </w:t>
      </w:r>
      <w:r w:rsidR="002E5DE2">
        <w:t>configuration</w:t>
      </w:r>
      <w:r w:rsidR="00C80C92">
        <w:t xml:space="preserve"> along with </w:t>
      </w:r>
      <w:r w:rsidR="003F135A" w:rsidRPr="00F415B1">
        <w:rPr>
          <w:lang w:val="en-US"/>
        </w:rPr>
        <w:t>SRS</w:t>
      </w:r>
      <w:r w:rsidR="003F135A" w:rsidRPr="00F415B1">
        <w:t xml:space="preserve"> power control adjustment state</w:t>
      </w:r>
      <w:r w:rsidR="00C80C92">
        <w:t xml:space="preserve"> for each SRS occasion</w:t>
      </w:r>
      <w:r w:rsidR="002E5DE2">
        <w:t>:</w:t>
      </w:r>
    </w:p>
    <w:p w14:paraId="593DBA89" w14:textId="383A9961" w:rsidR="002E5DE2" w:rsidRPr="002E5DE2" w:rsidRDefault="002E5DE2" w:rsidP="002E5DE2">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T</w:t>
      </w:r>
      <w:r w:rsidRPr="002E5DE2">
        <w:rPr>
          <w:rFonts w:ascii="Times New Roman" w:hAnsi="Times New Roman"/>
          <w:kern w:val="0"/>
          <w:sz w:val="20"/>
          <w:szCs w:val="20"/>
          <w:lang w:val="en-GB" w:eastAsia="zh-CN"/>
        </w:rPr>
        <w:t xml:space="preserve">arget power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lang w:val="en-US"/>
              </w:rPr>
              <m:t>O_</m:t>
            </m:r>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oMath>
    </w:p>
    <w:p w14:paraId="217A219F" w14:textId="3B1AEE1D" w:rsidR="002E5DE2" w:rsidRDefault="002E5DE2" w:rsidP="009C3CBE">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Scaling </w:t>
      </w:r>
      <w:r w:rsidRPr="009C3CBE">
        <w:rPr>
          <w:rFonts w:ascii="Times New Roman" w:hAnsi="Times New Roman"/>
          <w:kern w:val="0"/>
          <w:sz w:val="20"/>
          <w:szCs w:val="20"/>
          <w:lang w:val="en-GB" w:eastAsia="zh-CN"/>
        </w:rPr>
        <w:t>factor</w:t>
      </w:r>
      <w:r w:rsidR="009C3CBE" w:rsidRPr="009C3CBE">
        <w:rPr>
          <w:rFonts w:ascii="Times New Roman" w:hAnsi="Times New Roman"/>
          <w:kern w:val="0"/>
          <w:sz w:val="20"/>
          <w:szCs w:val="20"/>
          <w:lang w:val="en-GB" w:eastAsia="zh-CN"/>
        </w:rPr>
        <w:t xml:space="preserve"> </w:t>
      </w:r>
      <m:oMath>
        <m:sSub>
          <m:sSubPr>
            <m:ctrlPr>
              <w:rPr>
                <w:rFonts w:ascii="Cambria Math" w:hAnsi="Cambria Math"/>
                <w:iCs/>
                <w:sz w:val="20"/>
                <w:szCs w:val="20"/>
              </w:rPr>
            </m:ctrlPr>
          </m:sSubPr>
          <m:e>
            <m:r>
              <w:rPr>
                <w:rFonts w:ascii="Cambria Math" w:hAnsi="Cambria Math"/>
                <w:sz w:val="20"/>
                <w:szCs w:val="20"/>
              </w:rPr>
              <m:t>α</m:t>
            </m:r>
          </m:e>
          <m:sub>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oMath>
      <w:r w:rsidRPr="009C3CBE">
        <w:rPr>
          <w:rFonts w:ascii="Times New Roman" w:hAnsi="Times New Roman"/>
          <w:kern w:val="0"/>
          <w:sz w:val="20"/>
          <w:szCs w:val="20"/>
          <w:lang w:val="en-GB" w:eastAsia="zh-CN"/>
        </w:rPr>
        <w:t xml:space="preserve"> </w:t>
      </w:r>
      <w:r w:rsidR="00C80C92">
        <w:rPr>
          <w:rFonts w:ascii="Times New Roman" w:hAnsi="Times New Roman"/>
          <w:kern w:val="0"/>
          <w:sz w:val="20"/>
          <w:szCs w:val="20"/>
          <w:lang w:val="en-GB" w:eastAsia="zh-CN"/>
        </w:rPr>
        <w:t>for</w:t>
      </w:r>
      <w:r>
        <w:rPr>
          <w:rFonts w:ascii="Times New Roman" w:hAnsi="Times New Roman"/>
          <w:kern w:val="0"/>
          <w:sz w:val="20"/>
          <w:szCs w:val="20"/>
          <w:lang w:val="en-GB" w:eastAsia="zh-CN"/>
        </w:rPr>
        <w:t xml:space="preserve"> the estimated</w:t>
      </w:r>
      <w:r w:rsidR="009C3CBE">
        <w:rPr>
          <w:rFonts w:ascii="Times New Roman" w:hAnsi="Times New Roman"/>
          <w:kern w:val="0"/>
          <w:sz w:val="20"/>
          <w:szCs w:val="20"/>
          <w:lang w:val="en-GB" w:eastAsia="zh-CN"/>
        </w:rPr>
        <w:t xml:space="preserve"> path loss </w:t>
      </w:r>
      <w:r w:rsidR="00C80C92">
        <w:rPr>
          <w:rFonts w:ascii="Times New Roman" w:hAnsi="Times New Roman"/>
          <w:kern w:val="0"/>
          <w:sz w:val="20"/>
          <w:szCs w:val="20"/>
          <w:lang w:val="en-GB" w:eastAsia="zh-CN"/>
        </w:rPr>
        <w:t>of each SRS</w:t>
      </w:r>
      <w:r w:rsidR="009C3CBE">
        <w:rPr>
          <w:rFonts w:ascii="Times New Roman" w:hAnsi="Times New Roman"/>
          <w:kern w:val="0"/>
          <w:sz w:val="20"/>
          <w:szCs w:val="20"/>
          <w:lang w:val="en-GB" w:eastAsia="zh-CN"/>
        </w:rPr>
        <w:t xml:space="preserve"> resource set</w:t>
      </w:r>
    </w:p>
    <w:p w14:paraId="58522296" w14:textId="2E1C29BF" w:rsidR="00C80C92" w:rsidRPr="009C3CBE" w:rsidRDefault="00C80C92" w:rsidP="009C3CBE">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Power up or down controlled by </w:t>
      </w:r>
      <m:oMath>
        <m:sSub>
          <m:sSubPr>
            <m:ctrlPr>
              <w:rPr>
                <w:rFonts w:ascii="Cambria Math" w:hAnsi="Cambria Math"/>
                <w:i/>
                <w:sz w:val="20"/>
              </w:rPr>
            </m:ctrlPr>
          </m:sSubPr>
          <m:e>
            <m:r>
              <w:rPr>
                <w:rFonts w:ascii="Cambria Math" w:hAnsi="Cambria Math"/>
                <w:sz w:val="20"/>
              </w:rPr>
              <m:t>h</m:t>
            </m:r>
          </m:e>
          <m:sub>
            <m:r>
              <w:rPr>
                <w:rFonts w:ascii="Cambria Math" w:hAnsi="Cambria Math"/>
                <w:sz w:val="20"/>
              </w:rPr>
              <m:t>b,f,c</m:t>
            </m:r>
          </m:sub>
        </m:sSub>
      </m:oMath>
      <w:r w:rsidRPr="00C80C92">
        <w:rPr>
          <w:sz w:val="20"/>
        </w:rPr>
        <w:t xml:space="preserve"> </w:t>
      </w:r>
      <w:r>
        <w:rPr>
          <w:rFonts w:ascii="Times New Roman" w:hAnsi="Times New Roman"/>
          <w:kern w:val="0"/>
          <w:sz w:val="20"/>
          <w:szCs w:val="20"/>
          <w:lang w:val="en-GB" w:eastAsia="zh-CN"/>
        </w:rPr>
        <w:t>for each SRS occasion</w:t>
      </w:r>
    </w:p>
    <w:p w14:paraId="023BBF29" w14:textId="62B14359" w:rsidR="00FF0665" w:rsidRDefault="003F135A" w:rsidP="00FF0665">
      <w:pPr>
        <w:jc w:val="both"/>
      </w:pPr>
      <w:r>
        <w:t>Moreover</w:t>
      </w:r>
      <w:r w:rsidR="009C3CBE">
        <w:t xml:space="preserve">, </w:t>
      </w:r>
      <w:r w:rsidR="00DE071C">
        <w:t>P</w:t>
      </w:r>
      <w:r w:rsidR="00DE071C">
        <w:rPr>
          <w:vertAlign w:val="subscript"/>
        </w:rPr>
        <w:t>SRS</w:t>
      </w:r>
      <w:r w:rsidR="009C3CBE">
        <w:t xml:space="preserve"> </w:t>
      </w:r>
      <w:r w:rsidR="00DE071C">
        <w:t>equals to P</w:t>
      </w:r>
      <w:r w:rsidR="00DE071C" w:rsidRPr="00977A74">
        <w:rPr>
          <w:vertAlign w:val="subscript"/>
        </w:rPr>
        <w:t>CMAX</w:t>
      </w:r>
      <w:r w:rsidR="009C3CBE">
        <w:t xml:space="preserve"> </w:t>
      </w:r>
      <w:r>
        <w:t xml:space="preserve">as the UE determined for each SRS occasion </w:t>
      </w:r>
      <w:r w:rsidR="00DE071C">
        <w:t>if it is the smaller one</w:t>
      </w:r>
      <w:r>
        <w:t>.</w:t>
      </w:r>
      <w:r w:rsidR="00DE071C">
        <w:t xml:space="preserve"> </w:t>
      </w:r>
      <w:r w:rsidR="00FF0665">
        <w:t xml:space="preserve">Thus </w:t>
      </w:r>
      <w:r w:rsidR="009E46CA">
        <w:t xml:space="preserve">we think </w:t>
      </w:r>
      <w:r w:rsidR="00FF0665">
        <w:t xml:space="preserve">SRS transmission power determination </w:t>
      </w:r>
      <w:r w:rsidR="001A5FF3">
        <w:t>can</w:t>
      </w:r>
      <w:r w:rsidR="00B22976">
        <w:t xml:space="preserve"> be categorised</w:t>
      </w:r>
      <w:r w:rsidR="001A5FF3">
        <w:t xml:space="preserve"> as following cases</w:t>
      </w:r>
      <w:r w:rsidR="00DE27FC">
        <w:t>.</w:t>
      </w:r>
    </w:p>
    <w:tbl>
      <w:tblPr>
        <w:tblStyle w:val="af8"/>
        <w:tblW w:w="0" w:type="auto"/>
        <w:tblLook w:val="04A0" w:firstRow="1" w:lastRow="0" w:firstColumn="1" w:lastColumn="0" w:noHBand="0" w:noVBand="1"/>
      </w:tblPr>
      <w:tblGrid>
        <w:gridCol w:w="1696"/>
        <w:gridCol w:w="3969"/>
        <w:gridCol w:w="3966"/>
      </w:tblGrid>
      <w:tr w:rsidR="00DE27FC" w14:paraId="458AAE77" w14:textId="77777777" w:rsidTr="00DE27FC">
        <w:tc>
          <w:tcPr>
            <w:tcW w:w="1696" w:type="dxa"/>
            <w:vAlign w:val="center"/>
          </w:tcPr>
          <w:p w14:paraId="5632746C" w14:textId="5700B5EB" w:rsidR="00DE27FC" w:rsidRDefault="00DE27FC" w:rsidP="00DE27FC">
            <w:pPr>
              <w:spacing w:after="0"/>
              <w:jc w:val="center"/>
            </w:pPr>
            <w:r>
              <w:t>Case #1</w:t>
            </w:r>
          </w:p>
        </w:tc>
        <w:tc>
          <w:tcPr>
            <w:tcW w:w="3969" w:type="dxa"/>
            <w:vAlign w:val="center"/>
          </w:tcPr>
          <w:p w14:paraId="68A93217" w14:textId="6C97671B" w:rsidR="00DE27FC" w:rsidRDefault="00FF1145" w:rsidP="00FF1145">
            <w:pPr>
              <w:spacing w:after="0"/>
              <w:jc w:val="center"/>
            </w:pPr>
            <w:r>
              <w:t xml:space="preserve">For all SRS resources within the set, </w:t>
            </w:r>
            <w:r w:rsidRPr="00FF1145">
              <w:rPr>
                <w:color w:val="FF0000"/>
              </w:rPr>
              <w:t xml:space="preserve">none </w:t>
            </w:r>
            <w:r>
              <w:t>of</w:t>
            </w:r>
            <w:r w:rsidR="00DE27FC">
              <w:t xml:space="preserve"> P</w:t>
            </w:r>
            <w:r w:rsidR="00DE27FC">
              <w:rPr>
                <w:vertAlign w:val="subscript"/>
              </w:rPr>
              <w:t>SRS</w:t>
            </w:r>
            <w:r w:rsidR="00DE27FC">
              <w:t xml:space="preserve"> equals to</w:t>
            </w:r>
            <w:r>
              <w:t xml:space="preserve"> P</w:t>
            </w:r>
            <w:r w:rsidRPr="00977A74">
              <w:rPr>
                <w:vertAlign w:val="subscript"/>
              </w:rPr>
              <w:t>CMAX</w:t>
            </w:r>
            <w:r w:rsidR="00DE27FC">
              <w:t xml:space="preserve"> </w:t>
            </w:r>
          </w:p>
        </w:tc>
        <w:tc>
          <w:tcPr>
            <w:tcW w:w="3966" w:type="dxa"/>
            <w:vAlign w:val="center"/>
          </w:tcPr>
          <w:p w14:paraId="3DF39AE9" w14:textId="6C993BD2" w:rsidR="00DE27FC" w:rsidRDefault="00FF1145" w:rsidP="009C70F1">
            <w:pPr>
              <w:spacing w:after="0"/>
              <w:jc w:val="both"/>
            </w:pPr>
            <w:r>
              <w:t xml:space="preserve">The estimated path loss </w:t>
            </w:r>
            <w:r w:rsidR="009C70F1">
              <w:t>could be</w:t>
            </w:r>
            <w:r>
              <w:t xml:space="preserve"> relatively small, e.g. cell centre</w:t>
            </w:r>
          </w:p>
        </w:tc>
      </w:tr>
      <w:tr w:rsidR="00DE27FC" w14:paraId="1E4AE932" w14:textId="77777777" w:rsidTr="00DE27FC">
        <w:tc>
          <w:tcPr>
            <w:tcW w:w="1696" w:type="dxa"/>
            <w:vAlign w:val="center"/>
          </w:tcPr>
          <w:p w14:paraId="7453F28E" w14:textId="23C934ED" w:rsidR="00DE27FC" w:rsidRDefault="00DE27FC" w:rsidP="00DE27FC">
            <w:pPr>
              <w:spacing w:after="0"/>
              <w:jc w:val="center"/>
            </w:pPr>
            <w:r>
              <w:t>Case #2</w:t>
            </w:r>
          </w:p>
        </w:tc>
        <w:tc>
          <w:tcPr>
            <w:tcW w:w="3969" w:type="dxa"/>
            <w:vAlign w:val="center"/>
          </w:tcPr>
          <w:p w14:paraId="538D1DEE" w14:textId="1E4990A5" w:rsidR="00DE27FC" w:rsidRDefault="00FF1145" w:rsidP="00FF1145">
            <w:pPr>
              <w:spacing w:after="0"/>
              <w:jc w:val="center"/>
            </w:pPr>
            <w:r>
              <w:t xml:space="preserve">For all SRS resources within the set, </w:t>
            </w:r>
            <w:r w:rsidRPr="00FF1145">
              <w:rPr>
                <w:color w:val="FF0000"/>
              </w:rPr>
              <w:t xml:space="preserve">some </w:t>
            </w:r>
            <w:r>
              <w:t>of P</w:t>
            </w:r>
            <w:r>
              <w:rPr>
                <w:vertAlign w:val="subscript"/>
              </w:rPr>
              <w:t>SRS</w:t>
            </w:r>
            <w:r>
              <w:t xml:space="preserve"> equals to P</w:t>
            </w:r>
            <w:r w:rsidRPr="00977A74">
              <w:rPr>
                <w:vertAlign w:val="subscript"/>
              </w:rPr>
              <w:t>CMAX</w:t>
            </w:r>
          </w:p>
        </w:tc>
        <w:tc>
          <w:tcPr>
            <w:tcW w:w="3966" w:type="dxa"/>
            <w:vAlign w:val="center"/>
          </w:tcPr>
          <w:p w14:paraId="67C22679" w14:textId="4DF41227" w:rsidR="00DE27FC" w:rsidRDefault="00FF1145" w:rsidP="009C70F1">
            <w:pPr>
              <w:spacing w:after="0"/>
              <w:jc w:val="both"/>
            </w:pPr>
            <w:r>
              <w:t xml:space="preserve">The estimated path loss </w:t>
            </w:r>
            <w:r w:rsidR="009C70F1">
              <w:t>could</w:t>
            </w:r>
            <w:r>
              <w:t xml:space="preserve"> still</w:t>
            </w:r>
            <w:r w:rsidR="009C70F1">
              <w:t xml:space="preserve"> be</w:t>
            </w:r>
            <w:r>
              <w:t xml:space="preserve"> not so high while some of the diversity branches becomes MOP limited due to </w:t>
            </w:r>
            <w:r w:rsidRPr="00FF1145">
              <w:t>∆T</w:t>
            </w:r>
            <w:r w:rsidRPr="00FF1145">
              <w:rPr>
                <w:vertAlign w:val="subscript"/>
              </w:rPr>
              <w:t>RxSRS</w:t>
            </w:r>
            <w:r>
              <w:t>, or P-MPR dominated scenario</w:t>
            </w:r>
            <w:r w:rsidR="00032EBA">
              <w:t xml:space="preserve"> (not in the scope)</w:t>
            </w:r>
            <w:r w:rsidR="0012333B">
              <w:t>, e.g. mildly away from cell centre</w:t>
            </w:r>
          </w:p>
        </w:tc>
      </w:tr>
      <w:tr w:rsidR="00FF1145" w14:paraId="0DA6E7BC" w14:textId="77777777" w:rsidTr="00DE27FC">
        <w:tc>
          <w:tcPr>
            <w:tcW w:w="1696" w:type="dxa"/>
            <w:vAlign w:val="center"/>
          </w:tcPr>
          <w:p w14:paraId="2348F5C1" w14:textId="6F55FE7C" w:rsidR="00FF1145" w:rsidRDefault="00FF1145" w:rsidP="00FF1145">
            <w:pPr>
              <w:spacing w:after="0"/>
              <w:jc w:val="center"/>
            </w:pPr>
            <w:r>
              <w:lastRenderedPageBreak/>
              <w:t>Case #3</w:t>
            </w:r>
          </w:p>
        </w:tc>
        <w:tc>
          <w:tcPr>
            <w:tcW w:w="3969" w:type="dxa"/>
            <w:vAlign w:val="center"/>
          </w:tcPr>
          <w:p w14:paraId="4108A3D0" w14:textId="3CF18611" w:rsidR="00FF1145" w:rsidRDefault="00FF1145" w:rsidP="00FF1145">
            <w:pPr>
              <w:spacing w:after="0"/>
              <w:jc w:val="center"/>
            </w:pPr>
            <w:r>
              <w:t xml:space="preserve">For all SRS resources within the set, </w:t>
            </w:r>
            <w:r w:rsidRPr="00FF1145">
              <w:rPr>
                <w:color w:val="FF0000"/>
              </w:rPr>
              <w:t xml:space="preserve">all </w:t>
            </w:r>
            <w:r>
              <w:t>of P</w:t>
            </w:r>
            <w:r>
              <w:rPr>
                <w:vertAlign w:val="subscript"/>
              </w:rPr>
              <w:t>SRS</w:t>
            </w:r>
            <w:r>
              <w:t xml:space="preserve"> equals to P</w:t>
            </w:r>
            <w:r w:rsidRPr="00977A74">
              <w:rPr>
                <w:vertAlign w:val="subscript"/>
              </w:rPr>
              <w:t>CMAX</w:t>
            </w:r>
          </w:p>
        </w:tc>
        <w:tc>
          <w:tcPr>
            <w:tcW w:w="3966" w:type="dxa"/>
            <w:vAlign w:val="center"/>
          </w:tcPr>
          <w:p w14:paraId="03812CF8" w14:textId="5E22688C" w:rsidR="00FF1145" w:rsidRDefault="00FF1145" w:rsidP="009C70F1">
            <w:pPr>
              <w:spacing w:after="0"/>
              <w:jc w:val="both"/>
            </w:pPr>
            <w:r>
              <w:t xml:space="preserve">The estimated path loss </w:t>
            </w:r>
            <w:r w:rsidR="009C70F1">
              <w:t>could be</w:t>
            </w:r>
            <w:r>
              <w:t xml:space="preserve"> high and all diversity branches becomes MOP limited due to </w:t>
            </w:r>
            <w:r w:rsidRPr="00FF1145">
              <w:t>∆T</w:t>
            </w:r>
            <w:r w:rsidRPr="00FF1145">
              <w:rPr>
                <w:vertAlign w:val="subscript"/>
              </w:rPr>
              <w:t>RxSRS</w:t>
            </w:r>
            <w:r>
              <w:t>, or P-MPR dominated scenario</w:t>
            </w:r>
            <w:r w:rsidR="00032EBA">
              <w:t xml:space="preserve"> (not in the scope)</w:t>
            </w:r>
            <w:r w:rsidR="007205D3">
              <w:t xml:space="preserve">, e.g. cell </w:t>
            </w:r>
            <w:r w:rsidR="00763608">
              <w:t>middle/</w:t>
            </w:r>
            <w:r w:rsidR="007205D3">
              <w:t>edge</w:t>
            </w:r>
          </w:p>
        </w:tc>
      </w:tr>
    </w:tbl>
    <w:p w14:paraId="4571A2E5" w14:textId="645A0B73" w:rsidR="00DE27FC" w:rsidRDefault="00032EBA" w:rsidP="00FF0665">
      <w:pPr>
        <w:jc w:val="both"/>
      </w:pPr>
      <w:r>
        <w:t>In our understanding, at least Case #3 is the target scenario to consider SRS IL reporting</w:t>
      </w:r>
      <w:r w:rsidR="00F66110">
        <w:t xml:space="preserve"> because it is not the network duty to consider compensation for the path loss.</w:t>
      </w:r>
      <w:r>
        <w:t xml:space="preserve"> </w:t>
      </w:r>
    </w:p>
    <w:p w14:paraId="338304CF" w14:textId="3BD1BDFE" w:rsidR="00DE27FC" w:rsidRDefault="00273008" w:rsidP="00FF0665">
      <w:pPr>
        <w:jc w:val="both"/>
        <w:rPr>
          <w:b/>
          <w:i/>
        </w:rPr>
      </w:pPr>
      <w:r>
        <w:rPr>
          <w:b/>
          <w:i/>
        </w:rPr>
        <w:t xml:space="preserve">Observation 1: </w:t>
      </w:r>
      <w:r w:rsidRPr="00273008">
        <w:rPr>
          <w:b/>
          <w:i/>
        </w:rPr>
        <w:t>SRS transmission power determination can be categorised as following cases</w:t>
      </w:r>
      <w:r>
        <w:rPr>
          <w:b/>
          <w:i/>
        </w:rPr>
        <w:t>.</w:t>
      </w:r>
    </w:p>
    <w:tbl>
      <w:tblPr>
        <w:tblStyle w:val="af8"/>
        <w:tblW w:w="0" w:type="auto"/>
        <w:tblLook w:val="04A0" w:firstRow="1" w:lastRow="0" w:firstColumn="1" w:lastColumn="0" w:noHBand="0" w:noVBand="1"/>
      </w:tblPr>
      <w:tblGrid>
        <w:gridCol w:w="1696"/>
        <w:gridCol w:w="3969"/>
        <w:gridCol w:w="3966"/>
      </w:tblGrid>
      <w:tr w:rsidR="00273008" w14:paraId="1ABE7D60" w14:textId="77777777" w:rsidTr="001A57F8">
        <w:tc>
          <w:tcPr>
            <w:tcW w:w="1696" w:type="dxa"/>
            <w:vAlign w:val="center"/>
          </w:tcPr>
          <w:p w14:paraId="19A768A1" w14:textId="77777777" w:rsidR="00273008" w:rsidRPr="00273008" w:rsidRDefault="00273008" w:rsidP="001A57F8">
            <w:pPr>
              <w:spacing w:after="0"/>
              <w:jc w:val="center"/>
              <w:rPr>
                <w:b/>
              </w:rPr>
            </w:pPr>
            <w:r w:rsidRPr="00273008">
              <w:rPr>
                <w:b/>
              </w:rPr>
              <w:t>Case #1</w:t>
            </w:r>
          </w:p>
        </w:tc>
        <w:tc>
          <w:tcPr>
            <w:tcW w:w="3969" w:type="dxa"/>
            <w:vAlign w:val="center"/>
          </w:tcPr>
          <w:p w14:paraId="4665A10F"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none </w:t>
            </w:r>
            <w:r w:rsidRPr="00273008">
              <w:rPr>
                <w:b/>
              </w:rPr>
              <w:t>of P</w:t>
            </w:r>
            <w:r w:rsidRPr="00273008">
              <w:rPr>
                <w:b/>
                <w:vertAlign w:val="subscript"/>
              </w:rPr>
              <w:t>SRS</w:t>
            </w:r>
            <w:r w:rsidRPr="00273008">
              <w:rPr>
                <w:b/>
              </w:rPr>
              <w:t xml:space="preserve"> equals to P</w:t>
            </w:r>
            <w:r w:rsidRPr="00273008">
              <w:rPr>
                <w:b/>
                <w:vertAlign w:val="subscript"/>
              </w:rPr>
              <w:t>CMAX</w:t>
            </w:r>
            <w:r w:rsidRPr="00273008">
              <w:rPr>
                <w:b/>
              </w:rPr>
              <w:t xml:space="preserve"> </w:t>
            </w:r>
          </w:p>
        </w:tc>
        <w:tc>
          <w:tcPr>
            <w:tcW w:w="3966" w:type="dxa"/>
            <w:vAlign w:val="center"/>
          </w:tcPr>
          <w:p w14:paraId="43E09B9C" w14:textId="77777777" w:rsidR="00273008" w:rsidRPr="00273008" w:rsidRDefault="00273008" w:rsidP="001A57F8">
            <w:pPr>
              <w:spacing w:after="0"/>
              <w:jc w:val="both"/>
              <w:rPr>
                <w:b/>
              </w:rPr>
            </w:pPr>
            <w:r w:rsidRPr="00273008">
              <w:rPr>
                <w:b/>
              </w:rPr>
              <w:t>The estimated path loss could be relatively small, e.g. cell centre</w:t>
            </w:r>
          </w:p>
        </w:tc>
      </w:tr>
      <w:tr w:rsidR="00273008" w14:paraId="274DFDDF" w14:textId="77777777" w:rsidTr="001A57F8">
        <w:tc>
          <w:tcPr>
            <w:tcW w:w="1696" w:type="dxa"/>
            <w:vAlign w:val="center"/>
          </w:tcPr>
          <w:p w14:paraId="18DC8D37" w14:textId="77777777" w:rsidR="00273008" w:rsidRPr="00273008" w:rsidRDefault="00273008" w:rsidP="001A57F8">
            <w:pPr>
              <w:spacing w:after="0"/>
              <w:jc w:val="center"/>
              <w:rPr>
                <w:b/>
              </w:rPr>
            </w:pPr>
            <w:r w:rsidRPr="00273008">
              <w:rPr>
                <w:b/>
              </w:rPr>
              <w:t>Case #2</w:t>
            </w:r>
          </w:p>
        </w:tc>
        <w:tc>
          <w:tcPr>
            <w:tcW w:w="3969" w:type="dxa"/>
            <w:vAlign w:val="center"/>
          </w:tcPr>
          <w:p w14:paraId="60223971"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some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C028250" w14:textId="77777777" w:rsidR="00273008" w:rsidRPr="00273008" w:rsidRDefault="00273008" w:rsidP="001A57F8">
            <w:pPr>
              <w:spacing w:after="0"/>
              <w:jc w:val="both"/>
              <w:rPr>
                <w:b/>
              </w:rPr>
            </w:pPr>
            <w:r w:rsidRPr="00273008">
              <w:rPr>
                <w:b/>
              </w:rPr>
              <w:t>The estimated path loss could still be not so high while some of the diversity branches becomes MOP limited due to ∆T</w:t>
            </w:r>
            <w:r w:rsidRPr="00273008">
              <w:rPr>
                <w:b/>
                <w:vertAlign w:val="subscript"/>
              </w:rPr>
              <w:t>RxSRS</w:t>
            </w:r>
            <w:r w:rsidRPr="00273008">
              <w:rPr>
                <w:b/>
              </w:rPr>
              <w:t>, or P-MPR dominated scenario (not in the scope), e.g. mildly away from cell centre</w:t>
            </w:r>
          </w:p>
        </w:tc>
      </w:tr>
      <w:tr w:rsidR="00273008" w14:paraId="44AA3C6F" w14:textId="77777777" w:rsidTr="001A57F8">
        <w:tc>
          <w:tcPr>
            <w:tcW w:w="1696" w:type="dxa"/>
            <w:vAlign w:val="center"/>
          </w:tcPr>
          <w:p w14:paraId="76112070" w14:textId="77777777" w:rsidR="00273008" w:rsidRPr="00273008" w:rsidRDefault="00273008" w:rsidP="001A57F8">
            <w:pPr>
              <w:spacing w:after="0"/>
              <w:jc w:val="center"/>
              <w:rPr>
                <w:b/>
              </w:rPr>
            </w:pPr>
            <w:r w:rsidRPr="00273008">
              <w:rPr>
                <w:b/>
              </w:rPr>
              <w:t>Case #3</w:t>
            </w:r>
          </w:p>
        </w:tc>
        <w:tc>
          <w:tcPr>
            <w:tcW w:w="3969" w:type="dxa"/>
            <w:vAlign w:val="center"/>
          </w:tcPr>
          <w:p w14:paraId="0A164D05"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all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49574B0" w14:textId="77777777" w:rsidR="00273008" w:rsidRPr="00273008" w:rsidRDefault="00273008" w:rsidP="001A57F8">
            <w:pPr>
              <w:spacing w:after="0"/>
              <w:jc w:val="both"/>
              <w:rPr>
                <w:b/>
              </w:rPr>
            </w:pPr>
            <w:r w:rsidRPr="00273008">
              <w:rPr>
                <w:b/>
              </w:rPr>
              <w:t>The estimated path loss could be high and all diversity branches becomes MOP limited due to ∆T</w:t>
            </w:r>
            <w:r w:rsidRPr="00273008">
              <w:rPr>
                <w:b/>
                <w:vertAlign w:val="subscript"/>
              </w:rPr>
              <w:t>RxSRS</w:t>
            </w:r>
            <w:r w:rsidRPr="00273008">
              <w:rPr>
                <w:b/>
              </w:rPr>
              <w:t>, or P-MPR dominated scenario (not in the scope), e.g. cell middle/edge</w:t>
            </w:r>
          </w:p>
        </w:tc>
      </w:tr>
    </w:tbl>
    <w:p w14:paraId="564430F1" w14:textId="37C6F82B" w:rsidR="00740279" w:rsidRDefault="00C93637" w:rsidP="00FF0665">
      <w:pPr>
        <w:jc w:val="both"/>
        <w:rPr>
          <w:b/>
          <w:i/>
        </w:rPr>
      </w:pPr>
      <w:r>
        <w:rPr>
          <w:b/>
          <w:i/>
        </w:rPr>
        <w:t xml:space="preserve">Proposal 2: </w:t>
      </w:r>
      <w:r w:rsidR="00D80B1A">
        <w:rPr>
          <w:b/>
          <w:i/>
        </w:rPr>
        <w:t>T</w:t>
      </w:r>
      <w:r>
        <w:rPr>
          <w:b/>
          <w:i/>
        </w:rPr>
        <w:t xml:space="preserve">he following </w:t>
      </w:r>
      <w:r w:rsidR="00740279">
        <w:rPr>
          <w:b/>
          <w:i/>
        </w:rPr>
        <w:t>scenario</w:t>
      </w:r>
      <w:r>
        <w:rPr>
          <w:b/>
          <w:i/>
        </w:rPr>
        <w:t xml:space="preserve"> can be considered as the target for </w:t>
      </w:r>
      <w:r w:rsidR="00740279">
        <w:rPr>
          <w:b/>
          <w:i/>
        </w:rPr>
        <w:t>SRS IL reporting</w:t>
      </w:r>
      <w:r w:rsidR="00D80B1A">
        <w:rPr>
          <w:b/>
          <w:i/>
        </w:rPr>
        <w:t>:</w:t>
      </w:r>
    </w:p>
    <w:p w14:paraId="770DDCF6" w14:textId="39B5483E" w:rsidR="00273008" w:rsidRPr="00740279" w:rsidRDefault="00740279" w:rsidP="00740279">
      <w:pPr>
        <w:pStyle w:val="aff6"/>
        <w:numPr>
          <w:ilvl w:val="0"/>
          <w:numId w:val="45"/>
        </w:numPr>
        <w:ind w:firstLineChars="0"/>
        <w:rPr>
          <w:rFonts w:ascii="Times New Roman" w:hAnsi="Times New Roman"/>
          <w:i/>
          <w:sz w:val="20"/>
        </w:rPr>
      </w:pPr>
      <w:r w:rsidRPr="00740279">
        <w:rPr>
          <w:rFonts w:ascii="Times New Roman" w:hAnsi="Times New Roman"/>
          <w:b/>
          <w:i/>
          <w:sz w:val="20"/>
        </w:rPr>
        <w:t>For all SRS resources within the set, all of P</w:t>
      </w:r>
      <w:r w:rsidRPr="00740279">
        <w:rPr>
          <w:rFonts w:ascii="Times New Roman" w:hAnsi="Times New Roman"/>
          <w:b/>
          <w:i/>
          <w:sz w:val="20"/>
          <w:vertAlign w:val="subscript"/>
        </w:rPr>
        <w:t>SRS</w:t>
      </w:r>
      <w:r w:rsidRPr="00740279">
        <w:rPr>
          <w:rFonts w:ascii="Times New Roman" w:hAnsi="Times New Roman"/>
          <w:b/>
          <w:i/>
          <w:sz w:val="20"/>
        </w:rPr>
        <w:t xml:space="preserve"> equals to P</w:t>
      </w:r>
      <w:r w:rsidRPr="00740279">
        <w:rPr>
          <w:rFonts w:ascii="Times New Roman" w:hAnsi="Times New Roman"/>
          <w:b/>
          <w:i/>
          <w:sz w:val="20"/>
          <w:vertAlign w:val="subscript"/>
        </w:rPr>
        <w:t>CMAX</w:t>
      </w:r>
    </w:p>
    <w:p w14:paraId="5963CA01" w14:textId="7AA13D60" w:rsidR="00740279" w:rsidRPr="00740279" w:rsidRDefault="00740279" w:rsidP="00740279">
      <w:pPr>
        <w:pStyle w:val="aff6"/>
        <w:numPr>
          <w:ilvl w:val="1"/>
          <w:numId w:val="45"/>
        </w:numPr>
        <w:ind w:firstLineChars="0"/>
        <w:rPr>
          <w:rFonts w:ascii="Times New Roman" w:hAnsi="Times New Roman"/>
          <w:i/>
          <w:sz w:val="20"/>
        </w:rPr>
      </w:pPr>
      <w:r>
        <w:rPr>
          <w:rFonts w:ascii="Times New Roman" w:hAnsi="Times New Roman"/>
          <w:b/>
          <w:i/>
          <w:sz w:val="20"/>
        </w:rPr>
        <w:t xml:space="preserve">In this </w:t>
      </w:r>
      <w:r w:rsidR="00035B74" w:rsidRPr="00035B74">
        <w:rPr>
          <w:rFonts w:ascii="Times New Roman" w:hAnsi="Times New Roman"/>
          <w:b/>
          <w:i/>
          <w:sz w:val="20"/>
        </w:rPr>
        <w:t>scenario</w:t>
      </w:r>
      <w:r>
        <w:rPr>
          <w:rFonts w:ascii="Times New Roman" w:hAnsi="Times New Roman"/>
          <w:b/>
          <w:i/>
          <w:sz w:val="20"/>
        </w:rPr>
        <w:t xml:space="preserve">, </w:t>
      </w:r>
      <w:r w:rsidR="00035B74">
        <w:rPr>
          <w:rFonts w:ascii="Times New Roman" w:hAnsi="Times New Roman"/>
          <w:b/>
          <w:i/>
          <w:sz w:val="20"/>
        </w:rPr>
        <w:t>t</w:t>
      </w:r>
      <w:r w:rsidRPr="00740279">
        <w:rPr>
          <w:rFonts w:ascii="Times New Roman" w:hAnsi="Times New Roman"/>
          <w:b/>
          <w:i/>
          <w:sz w:val="20"/>
        </w:rPr>
        <w:t>he estimated path loss could be high and all diversity branches becomes MOP limited due to ∆T</w:t>
      </w:r>
      <w:r w:rsidRPr="00740279">
        <w:rPr>
          <w:rFonts w:ascii="Times New Roman" w:hAnsi="Times New Roman"/>
          <w:b/>
          <w:i/>
          <w:sz w:val="20"/>
          <w:vertAlign w:val="subscript"/>
        </w:rPr>
        <w:t>RxSRS</w:t>
      </w:r>
      <w:r w:rsidRPr="00740279">
        <w:rPr>
          <w:rFonts w:ascii="Times New Roman" w:hAnsi="Times New Roman"/>
          <w:b/>
          <w:i/>
          <w:sz w:val="20"/>
        </w:rPr>
        <w:t>, or P-MPR dominated scenario (not in the scope), e.g. cell middle/edge</w:t>
      </w:r>
    </w:p>
    <w:p w14:paraId="445C35F7" w14:textId="77777777" w:rsidR="00DE27FC" w:rsidRPr="00D80B1A" w:rsidRDefault="00DE27FC" w:rsidP="00FF0665">
      <w:pPr>
        <w:jc w:val="both"/>
        <w:rPr>
          <w:lang w:val="x-none"/>
        </w:rPr>
      </w:pPr>
    </w:p>
    <w:p w14:paraId="08728173" w14:textId="77777777" w:rsidR="00D80B1A" w:rsidRPr="003D1126" w:rsidRDefault="00D80B1A" w:rsidP="00D80B1A">
      <w:pPr>
        <w:pStyle w:val="2"/>
        <w:numPr>
          <w:ilvl w:val="0"/>
          <w:numId w:val="0"/>
        </w:numPr>
        <w:spacing w:after="240"/>
        <w:rPr>
          <w:rFonts w:ascii="Times New Roman" w:hAnsi="Times New Roman"/>
          <w:b/>
          <w:sz w:val="20"/>
          <w:u w:val="single"/>
        </w:rPr>
      </w:pPr>
      <w:r w:rsidRPr="00662216">
        <w:rPr>
          <w:rFonts w:ascii="Times New Roman" w:hAnsi="Times New Roman"/>
          <w:b/>
          <w:sz w:val="22"/>
          <w:u w:val="single"/>
        </w:rPr>
        <w:t>Whether or not to consider effect of loss imbalance across Rx paths</w:t>
      </w:r>
    </w:p>
    <w:p w14:paraId="1D468E60" w14:textId="77777777" w:rsidR="00FE2C1E" w:rsidRDefault="00FE2C1E" w:rsidP="00FE2C1E">
      <w:pPr>
        <w:jc w:val="both"/>
      </w:pPr>
      <w:r>
        <w:t xml:space="preserve">During Rel-18 discussion, concern regarding Rx IL imbalance was raised. Unlike antenna switching SRS transmission, DL reception would not require Rx switching. Consequently, IL link budget for each Rx path should be within the same level given that it can be realized by similar PCB trace pattern and RF component selection. </w:t>
      </w:r>
    </w:p>
    <w:p w14:paraId="36D0AF59" w14:textId="188A917B" w:rsidR="00FE2C1E" w:rsidRPr="001026CA" w:rsidRDefault="00FE2C1E" w:rsidP="00FE2C1E">
      <w:pPr>
        <w:jc w:val="both"/>
        <w:rPr>
          <w:b/>
          <w:i/>
        </w:rPr>
      </w:pPr>
      <w:r>
        <w:rPr>
          <w:b/>
          <w:i/>
        </w:rPr>
        <w:t xml:space="preserve">Observation 2: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7EE3C531" w14:textId="13AD2F60" w:rsidR="00FE2C1E" w:rsidRDefault="00FE2C1E" w:rsidP="00FE2C1E">
      <w:pPr>
        <w:jc w:val="both"/>
      </w:pPr>
      <w:r w:rsidRPr="00894C38">
        <w:t xml:space="preserve">For better illustration, we can take one proposed architecture in </w:t>
      </w:r>
      <w:r w:rsidRPr="005E31F6">
        <w:t>[</w:t>
      </w:r>
      <w:r>
        <w:t>4</w:t>
      </w:r>
      <w:r w:rsidRPr="005E31F6">
        <w:t>] e.g., Figure 1</w:t>
      </w:r>
      <w:r>
        <w:t xml:space="preserve"> for analysis. It can be calculated that the IL imbalance among Rx branches is about 0.3~0.5dB @3.5GHz which is negligible. Unfortunately, there is no example has been provided for us to better understand if there could be any exceptional but reasonable implementation. Besides, we believe it is rational that per branch REFSENS has never been studied by RAN4.</w:t>
      </w:r>
    </w:p>
    <w:p w14:paraId="0310DD2B" w14:textId="54C2EF84" w:rsidR="00FE2C1E" w:rsidRDefault="00FE2C1E" w:rsidP="00FE2C1E">
      <w:pPr>
        <w:jc w:val="both"/>
        <w:rPr>
          <w:b/>
          <w:i/>
        </w:rPr>
      </w:pPr>
      <w:r>
        <w:rPr>
          <w:b/>
          <w:i/>
        </w:rPr>
        <w:t>Observation 3: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w:t>
      </w:r>
    </w:p>
    <w:p w14:paraId="3901718B" w14:textId="4349A3CD" w:rsidR="00FE2C1E" w:rsidRDefault="00FE2C1E" w:rsidP="00FE2C1E">
      <w:pPr>
        <w:jc w:val="both"/>
      </w:pPr>
      <w:r>
        <w:rPr>
          <w:b/>
          <w:i/>
        </w:rPr>
        <w:t>Proposal 3: Tx/Rx-Rx imbalance should not be considered for</w:t>
      </w:r>
      <w:r w:rsidRPr="001C3C3B">
        <w:rPr>
          <w:b/>
          <w:i/>
        </w:rPr>
        <w:t xml:space="preserve"> the discussion on </w:t>
      </w:r>
      <w:r>
        <w:rPr>
          <w:b/>
          <w:i/>
        </w:rPr>
        <w:t xml:space="preserve">SRS IL reporting.  </w:t>
      </w:r>
    </w:p>
    <w:p w14:paraId="33812C96" w14:textId="77777777" w:rsidR="00FE2C1E" w:rsidRDefault="00FE2C1E" w:rsidP="00FF0665">
      <w:pPr>
        <w:jc w:val="both"/>
      </w:pPr>
    </w:p>
    <w:p w14:paraId="573A70E9" w14:textId="2256286C" w:rsidR="00FE2C1E" w:rsidRPr="003D1126" w:rsidRDefault="00FE2C1E" w:rsidP="00FE2C1E">
      <w:pPr>
        <w:pStyle w:val="2"/>
        <w:numPr>
          <w:ilvl w:val="0"/>
          <w:numId w:val="0"/>
        </w:numPr>
        <w:spacing w:after="240"/>
        <w:rPr>
          <w:rFonts w:ascii="Times New Roman" w:hAnsi="Times New Roman"/>
          <w:b/>
          <w:sz w:val="20"/>
          <w:u w:val="single"/>
        </w:rPr>
      </w:pPr>
      <w:r>
        <w:rPr>
          <w:rFonts w:ascii="Times New Roman" w:hAnsi="Times New Roman"/>
          <w:b/>
          <w:sz w:val="22"/>
          <w:u w:val="single"/>
        </w:rPr>
        <w:t xml:space="preserve">Other </w:t>
      </w:r>
      <w:r w:rsidR="0090723E">
        <w:rPr>
          <w:rFonts w:ascii="Times New Roman" w:hAnsi="Times New Roman"/>
          <w:b/>
          <w:sz w:val="22"/>
          <w:u w:val="single"/>
        </w:rPr>
        <w:t>aspects</w:t>
      </w:r>
      <w:r w:rsidR="006D42A3">
        <w:rPr>
          <w:rFonts w:ascii="Times New Roman" w:hAnsi="Times New Roman"/>
          <w:b/>
          <w:sz w:val="22"/>
          <w:u w:val="single"/>
        </w:rPr>
        <w:t xml:space="preserve"> if SRS IL reporting can be considered</w:t>
      </w:r>
    </w:p>
    <w:p w14:paraId="0844FAAC" w14:textId="7C170754" w:rsidR="00CA57B1" w:rsidRPr="000A1CE2" w:rsidRDefault="00C854F5" w:rsidP="006D42A3">
      <w:pPr>
        <w:pStyle w:val="aff6"/>
        <w:numPr>
          <w:ilvl w:val="0"/>
          <w:numId w:val="45"/>
        </w:numPr>
        <w:ind w:firstLineChars="0"/>
        <w:rPr>
          <w:rFonts w:ascii="Times New Roman" w:hAnsi="Times New Roman"/>
          <w:b/>
          <w:sz w:val="22"/>
        </w:rPr>
      </w:pPr>
      <w:r>
        <w:rPr>
          <w:rFonts w:ascii="Times New Roman" w:hAnsi="Times New Roman"/>
          <w:b/>
          <w:sz w:val="22"/>
        </w:rPr>
        <w:t>Reporting granularity</w:t>
      </w:r>
    </w:p>
    <w:p w14:paraId="29861970" w14:textId="77777777" w:rsidR="006A5EC0" w:rsidRDefault="000A1CE2" w:rsidP="009B7DF8">
      <w:pPr>
        <w:jc w:val="both"/>
      </w:pPr>
      <w:r>
        <w:t xml:space="preserve">In our understanding, the reporting granularity should be SRS </w:t>
      </w:r>
      <w:r w:rsidR="005B7135">
        <w:t xml:space="preserve">resource, because </w:t>
      </w:r>
      <w:r w:rsidR="006A5EC0">
        <w:t>RAN1 spec defines a UE behaviour as below.</w:t>
      </w:r>
    </w:p>
    <w:tbl>
      <w:tblPr>
        <w:tblStyle w:val="af8"/>
        <w:tblW w:w="0" w:type="auto"/>
        <w:tblLook w:val="04A0" w:firstRow="1" w:lastRow="0" w:firstColumn="1" w:lastColumn="0" w:noHBand="0" w:noVBand="1"/>
      </w:tblPr>
      <w:tblGrid>
        <w:gridCol w:w="9631"/>
      </w:tblGrid>
      <w:tr w:rsidR="006A5EC0" w14:paraId="1DAF63BA" w14:textId="77777777" w:rsidTr="006A5EC0">
        <w:tc>
          <w:tcPr>
            <w:tcW w:w="9631" w:type="dxa"/>
          </w:tcPr>
          <w:p w14:paraId="7BA7AB82" w14:textId="77777777" w:rsidR="006A5EC0" w:rsidRPr="00B916EC" w:rsidRDefault="006A5EC0" w:rsidP="00C66E16">
            <w:pPr>
              <w:pStyle w:val="2"/>
              <w:numPr>
                <w:ilvl w:val="0"/>
                <w:numId w:val="0"/>
              </w:numPr>
              <w:spacing w:after="240"/>
              <w:outlineLvl w:val="1"/>
            </w:pPr>
            <w:bookmarkStart w:id="2" w:name="_Toc12021449"/>
            <w:bookmarkStart w:id="3" w:name="_Toc20311561"/>
            <w:bookmarkStart w:id="4" w:name="_Toc26719386"/>
            <w:bookmarkStart w:id="5" w:name="_Toc29894817"/>
            <w:bookmarkStart w:id="6" w:name="_Toc29899116"/>
            <w:bookmarkStart w:id="7" w:name="_Toc29899534"/>
            <w:bookmarkStart w:id="8" w:name="_Toc29917271"/>
            <w:bookmarkStart w:id="9" w:name="_Toc36498145"/>
            <w:bookmarkStart w:id="10" w:name="_Toc45699171"/>
            <w:bookmarkStart w:id="11" w:name="_Toc146789737"/>
            <w:r w:rsidRPr="00B916EC">
              <w:t>7.3</w:t>
            </w:r>
            <w:r>
              <w:tab/>
            </w:r>
            <w:r w:rsidRPr="00B916EC">
              <w:t>Sounding reference signals</w:t>
            </w:r>
            <w:bookmarkEnd w:id="2"/>
            <w:bookmarkEnd w:id="3"/>
            <w:bookmarkEnd w:id="4"/>
            <w:bookmarkEnd w:id="5"/>
            <w:bookmarkEnd w:id="6"/>
            <w:bookmarkEnd w:id="7"/>
            <w:bookmarkEnd w:id="8"/>
            <w:bookmarkEnd w:id="9"/>
            <w:bookmarkEnd w:id="10"/>
            <w:bookmarkEnd w:id="11"/>
          </w:p>
          <w:p w14:paraId="6A6B854C" w14:textId="77777777" w:rsidR="006A5EC0" w:rsidRPr="00175144" w:rsidRDefault="006A5EC0" w:rsidP="006A5EC0">
            <w:r w:rsidRPr="00F415B1">
              <w:t xml:space="preserve">For SRS, </w:t>
            </w:r>
          </w:p>
          <w:p w14:paraId="39E5A42E" w14:textId="77777777" w:rsidR="006A5EC0" w:rsidRPr="00175144" w:rsidRDefault="006A5EC0" w:rsidP="006A5EC0">
            <w:pPr>
              <w:pStyle w:val="B10"/>
              <w:rPr>
                <w:rFonts w:cs="Calibri"/>
              </w:rPr>
            </w:pPr>
            <w:r w:rsidRPr="00175144">
              <w:lastRenderedPageBreak/>
              <w:t>-</w:t>
            </w:r>
            <w:r w:rsidRPr="00175144">
              <w:tab/>
            </w:r>
            <w:r w:rsidRPr="00175144">
              <w:rPr>
                <w:lang w:eastAsia="ko-KR"/>
              </w:rPr>
              <w:t xml:space="preserve">if a UE is provided </w:t>
            </w:r>
            <w:proofErr w:type="spellStart"/>
            <w:r w:rsidRPr="00175144">
              <w:rPr>
                <w:i/>
                <w:iCs/>
                <w:lang w:eastAsia="ko-KR"/>
              </w:rPr>
              <w:t>tdm</w:t>
            </w:r>
            <w:proofErr w:type="spellEnd"/>
            <w:r w:rsidRPr="00175144">
              <w:rPr>
                <w:i/>
                <w:lang w:eastAsia="ko-KR"/>
              </w:rPr>
              <w:t xml:space="preserve"> </w:t>
            </w:r>
            <w:r w:rsidRPr="00175144">
              <w:rPr>
                <w:lang w:eastAsia="ko-KR"/>
              </w:rPr>
              <w:t>for an SRS resource with 8 ports in an SRS resource set with usage ‘codebook’ or ‘</w:t>
            </w:r>
            <w:proofErr w:type="spellStart"/>
            <w:r w:rsidRPr="00175144">
              <w:rPr>
                <w:lang w:eastAsia="ko-KR"/>
              </w:rPr>
              <w:t>antennaSwitching</w:t>
            </w:r>
            <w:proofErr w:type="spellEnd"/>
            <w:r w:rsidRPr="00175144">
              <w:rPr>
                <w:lang w:eastAsia="ko-KR"/>
              </w:rPr>
              <w:t xml:space="preserve">’, the UE </w:t>
            </w:r>
            <w:r w:rsidRPr="00175144">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equally across the configured antenna ports on each symbol for SRS transmission</w:t>
            </w:r>
            <w:r w:rsidRPr="00175144">
              <w:rPr>
                <w:lang w:eastAsia="ko-KR"/>
              </w:rPr>
              <w:t>.</w:t>
            </w:r>
          </w:p>
          <w:p w14:paraId="4A7FA37A" w14:textId="37CD4076" w:rsidR="006A5EC0" w:rsidRDefault="006A5EC0" w:rsidP="006A5EC0">
            <w:pPr>
              <w:pStyle w:val="B10"/>
            </w:pPr>
            <w:r w:rsidRPr="00175144">
              <w:t>-</w:t>
            </w:r>
            <w:r w:rsidRPr="00175144">
              <w:tab/>
            </w:r>
            <w:proofErr w:type="gramStart"/>
            <w:r w:rsidRPr="00175144">
              <w:rPr>
                <w:lang w:val="en-US" w:eastAsia="ko-KR"/>
              </w:rPr>
              <w:t>else</w:t>
            </w:r>
            <w:proofErr w:type="gramEnd"/>
            <w:r w:rsidRPr="00175144">
              <w:rPr>
                <w:lang w:val="en-US" w:eastAsia="ko-KR"/>
              </w:rPr>
              <w:t xml:space="preserve">, </w:t>
            </w:r>
            <w:r w:rsidRPr="00F415B1">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equally across the configured antenna ports for SRS. </w:t>
            </w:r>
          </w:p>
        </w:tc>
      </w:tr>
    </w:tbl>
    <w:p w14:paraId="24A50260" w14:textId="1437FDFA" w:rsidR="000A1CE2" w:rsidRDefault="006A5EC0" w:rsidP="009B7DF8">
      <w:pPr>
        <w:jc w:val="both"/>
      </w:pPr>
      <w:r>
        <w:lastRenderedPageBreak/>
        <w:t xml:space="preserve">In this sense, the transmitted power should be divided equally between SRS ports </w:t>
      </w:r>
      <w:r w:rsidR="004D0A69">
        <w:t xml:space="preserve">for </w:t>
      </w:r>
      <w:r>
        <w:t xml:space="preserve">one SRS resource.  </w:t>
      </w:r>
    </w:p>
    <w:p w14:paraId="3F5814EC" w14:textId="22E3E73E" w:rsidR="00C854F5" w:rsidRDefault="00D11F90" w:rsidP="009B7DF8">
      <w:pPr>
        <w:jc w:val="both"/>
        <w:rPr>
          <w:b/>
          <w:i/>
        </w:rPr>
      </w:pPr>
      <w:r>
        <w:rPr>
          <w:b/>
          <w:i/>
        </w:rPr>
        <w:t xml:space="preserve">Proposal 4: </w:t>
      </w:r>
      <w:r w:rsidR="00C854F5">
        <w:rPr>
          <w:b/>
          <w:i/>
        </w:rPr>
        <w:t xml:space="preserve">Given that specification defines the </w:t>
      </w:r>
      <w:proofErr w:type="gramStart"/>
      <w:r w:rsidR="00C854F5">
        <w:rPr>
          <w:b/>
          <w:i/>
        </w:rPr>
        <w:t>Tx</w:t>
      </w:r>
      <w:proofErr w:type="gramEnd"/>
      <w:r w:rsidR="00C854F5">
        <w:rPr>
          <w:b/>
          <w:i/>
        </w:rPr>
        <w:t xml:space="preserve"> power should be equally distributed across SRS ports for each SRS transmission, per SRS resource IL reporting would be sufficient.</w:t>
      </w:r>
    </w:p>
    <w:p w14:paraId="7B7EF7A1" w14:textId="59BF5882" w:rsidR="00C66E16" w:rsidRPr="000A1CE2" w:rsidRDefault="00C66E16" w:rsidP="00C66E16">
      <w:pPr>
        <w:pStyle w:val="aff6"/>
        <w:numPr>
          <w:ilvl w:val="0"/>
          <w:numId w:val="45"/>
        </w:numPr>
        <w:ind w:firstLineChars="0"/>
        <w:rPr>
          <w:rFonts w:ascii="Times New Roman" w:hAnsi="Times New Roman"/>
          <w:b/>
          <w:sz w:val="22"/>
        </w:rPr>
      </w:pPr>
      <w:r>
        <w:rPr>
          <w:rFonts w:ascii="Times New Roman" w:hAnsi="Times New Roman"/>
          <w:b/>
          <w:sz w:val="22"/>
        </w:rPr>
        <w:t>Threshold for reporting frequency control</w:t>
      </w:r>
    </w:p>
    <w:p w14:paraId="1CB36C17" w14:textId="60E34395" w:rsidR="00C66E16" w:rsidRDefault="00C66E16" w:rsidP="00C66E16">
      <w:pPr>
        <w:jc w:val="both"/>
      </w:pPr>
      <w:r>
        <w:t xml:space="preserve">Similar as </w:t>
      </w:r>
      <w:r w:rsidR="007A2EE0">
        <w:t xml:space="preserve">the threshold defined for legacy </w:t>
      </w:r>
      <w:r>
        <w:t>PHR reporting, if dynamic reporting can be considered for SRS IL reporting, then a network configurable threshold related to e.g. historical change of P</w:t>
      </w:r>
      <w:r>
        <w:rPr>
          <w:vertAlign w:val="subscript"/>
        </w:rPr>
        <w:t>SRS</w:t>
      </w:r>
      <w:r>
        <w:t xml:space="preserve"> can be considered in order to give the network authority</w:t>
      </w:r>
      <w:r w:rsidR="009301B6">
        <w:t xml:space="preserve"> for handling</w:t>
      </w:r>
      <w:r w:rsidR="007A2EE0">
        <w:t xml:space="preserve"> SRS IL reporting frequency.</w:t>
      </w:r>
      <w:r w:rsidR="009301B6">
        <w:t xml:space="preserve"> </w:t>
      </w:r>
      <w:r>
        <w:t xml:space="preserve"> </w:t>
      </w:r>
    </w:p>
    <w:p w14:paraId="5CCDD0AC" w14:textId="425ECD8B" w:rsidR="007A2EE0" w:rsidRDefault="007A2EE0" w:rsidP="007A2EE0">
      <w:pPr>
        <w:jc w:val="both"/>
        <w:rPr>
          <w:b/>
          <w:i/>
        </w:rPr>
      </w:pPr>
      <w:r>
        <w:rPr>
          <w:b/>
          <w:i/>
        </w:rPr>
        <w:t xml:space="preserve">Proposal 5: </w:t>
      </w:r>
      <w:r w:rsidRPr="007A2EE0">
        <w:rPr>
          <w:b/>
          <w:i/>
        </w:rPr>
        <w:t>If dynamic reporting can be considered for SRS IL reporting, network configurable threshold related to e.g. historical change of P</w:t>
      </w:r>
      <w:r w:rsidRPr="007A2EE0">
        <w:rPr>
          <w:b/>
          <w:i/>
          <w:vertAlign w:val="subscript"/>
        </w:rPr>
        <w:t>SRS</w:t>
      </w:r>
      <w:r w:rsidRPr="007A2EE0">
        <w:rPr>
          <w:b/>
          <w:i/>
        </w:rPr>
        <w:t xml:space="preserve"> can be considered in order to give the network authority for handling SRS IL reporting frequency.</w:t>
      </w:r>
    </w:p>
    <w:p w14:paraId="7CBF2A43" w14:textId="35A1712A"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1D7934CE"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C854F5">
        <w:t>SRS IL reporting</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r w:rsidRPr="00671A68">
        <w:rPr>
          <w:rFonts w:hint="eastAsia"/>
          <w:b/>
          <w:i/>
          <w:lang w:val="en-US"/>
        </w:rPr>
        <w:t xml:space="preserve"> </w:t>
      </w:r>
    </w:p>
    <w:p w14:paraId="43382A05" w14:textId="77777777" w:rsidR="007A2EE0" w:rsidRDefault="007A2EE0" w:rsidP="007A2EE0">
      <w:pPr>
        <w:jc w:val="both"/>
        <w:rPr>
          <w:b/>
          <w:i/>
        </w:rPr>
      </w:pPr>
      <w:r>
        <w:rPr>
          <w:b/>
          <w:i/>
        </w:rPr>
        <w:t xml:space="preserve">Observation 1: </w:t>
      </w:r>
      <w:r w:rsidRPr="00273008">
        <w:rPr>
          <w:b/>
          <w:i/>
        </w:rPr>
        <w:t>SRS transmission power determination can be categorised as following cases</w:t>
      </w:r>
      <w:r>
        <w:rPr>
          <w:b/>
          <w:i/>
        </w:rPr>
        <w:t>.</w:t>
      </w:r>
    </w:p>
    <w:tbl>
      <w:tblPr>
        <w:tblStyle w:val="af8"/>
        <w:tblW w:w="0" w:type="auto"/>
        <w:tblLook w:val="04A0" w:firstRow="1" w:lastRow="0" w:firstColumn="1" w:lastColumn="0" w:noHBand="0" w:noVBand="1"/>
      </w:tblPr>
      <w:tblGrid>
        <w:gridCol w:w="1696"/>
        <w:gridCol w:w="3969"/>
        <w:gridCol w:w="3966"/>
      </w:tblGrid>
      <w:tr w:rsidR="007A2EE0" w14:paraId="08BB3336" w14:textId="77777777" w:rsidTr="001A57F8">
        <w:tc>
          <w:tcPr>
            <w:tcW w:w="1696" w:type="dxa"/>
            <w:vAlign w:val="center"/>
          </w:tcPr>
          <w:p w14:paraId="5CB0CED7" w14:textId="77777777" w:rsidR="007A2EE0" w:rsidRPr="00273008" w:rsidRDefault="007A2EE0" w:rsidP="001A57F8">
            <w:pPr>
              <w:spacing w:after="0"/>
              <w:jc w:val="center"/>
              <w:rPr>
                <w:b/>
              </w:rPr>
            </w:pPr>
            <w:r w:rsidRPr="00273008">
              <w:rPr>
                <w:b/>
              </w:rPr>
              <w:t>Case #1</w:t>
            </w:r>
          </w:p>
        </w:tc>
        <w:tc>
          <w:tcPr>
            <w:tcW w:w="3969" w:type="dxa"/>
            <w:vAlign w:val="center"/>
          </w:tcPr>
          <w:p w14:paraId="05FC03D2" w14:textId="77777777" w:rsidR="007A2EE0" w:rsidRPr="00273008" w:rsidRDefault="007A2EE0" w:rsidP="001A57F8">
            <w:pPr>
              <w:spacing w:after="0"/>
              <w:jc w:val="center"/>
              <w:rPr>
                <w:b/>
              </w:rPr>
            </w:pPr>
            <w:r w:rsidRPr="00273008">
              <w:rPr>
                <w:b/>
              </w:rPr>
              <w:t xml:space="preserve">For all SRS resources within the set, </w:t>
            </w:r>
            <w:r w:rsidRPr="00273008">
              <w:rPr>
                <w:b/>
                <w:color w:val="FF0000"/>
              </w:rPr>
              <w:t xml:space="preserve">none </w:t>
            </w:r>
            <w:r w:rsidRPr="00273008">
              <w:rPr>
                <w:b/>
              </w:rPr>
              <w:t>of P</w:t>
            </w:r>
            <w:r w:rsidRPr="00273008">
              <w:rPr>
                <w:b/>
                <w:vertAlign w:val="subscript"/>
              </w:rPr>
              <w:t>SRS</w:t>
            </w:r>
            <w:r w:rsidRPr="00273008">
              <w:rPr>
                <w:b/>
              </w:rPr>
              <w:t xml:space="preserve"> equals to P</w:t>
            </w:r>
            <w:r w:rsidRPr="00273008">
              <w:rPr>
                <w:b/>
                <w:vertAlign w:val="subscript"/>
              </w:rPr>
              <w:t>CMAX</w:t>
            </w:r>
            <w:r w:rsidRPr="00273008">
              <w:rPr>
                <w:b/>
              </w:rPr>
              <w:t xml:space="preserve"> </w:t>
            </w:r>
          </w:p>
        </w:tc>
        <w:tc>
          <w:tcPr>
            <w:tcW w:w="3966" w:type="dxa"/>
            <w:vAlign w:val="center"/>
          </w:tcPr>
          <w:p w14:paraId="302B507A" w14:textId="77777777" w:rsidR="007A2EE0" w:rsidRPr="00273008" w:rsidRDefault="007A2EE0" w:rsidP="001A57F8">
            <w:pPr>
              <w:spacing w:after="0"/>
              <w:jc w:val="both"/>
              <w:rPr>
                <w:b/>
              </w:rPr>
            </w:pPr>
            <w:r w:rsidRPr="00273008">
              <w:rPr>
                <w:b/>
              </w:rPr>
              <w:t>The estimated path loss could be relatively small, e.g. cell centre</w:t>
            </w:r>
          </w:p>
        </w:tc>
      </w:tr>
      <w:tr w:rsidR="007A2EE0" w14:paraId="20C28857" w14:textId="77777777" w:rsidTr="001A57F8">
        <w:tc>
          <w:tcPr>
            <w:tcW w:w="1696" w:type="dxa"/>
            <w:vAlign w:val="center"/>
          </w:tcPr>
          <w:p w14:paraId="10A85EC2" w14:textId="77777777" w:rsidR="007A2EE0" w:rsidRPr="00273008" w:rsidRDefault="007A2EE0" w:rsidP="001A57F8">
            <w:pPr>
              <w:spacing w:after="0"/>
              <w:jc w:val="center"/>
              <w:rPr>
                <w:b/>
              </w:rPr>
            </w:pPr>
            <w:r w:rsidRPr="00273008">
              <w:rPr>
                <w:b/>
              </w:rPr>
              <w:t>Case #2</w:t>
            </w:r>
          </w:p>
        </w:tc>
        <w:tc>
          <w:tcPr>
            <w:tcW w:w="3969" w:type="dxa"/>
            <w:vAlign w:val="center"/>
          </w:tcPr>
          <w:p w14:paraId="2647FE89" w14:textId="77777777" w:rsidR="007A2EE0" w:rsidRPr="00273008" w:rsidRDefault="007A2EE0" w:rsidP="001A57F8">
            <w:pPr>
              <w:spacing w:after="0"/>
              <w:jc w:val="center"/>
              <w:rPr>
                <w:b/>
              </w:rPr>
            </w:pPr>
            <w:r w:rsidRPr="00273008">
              <w:rPr>
                <w:b/>
              </w:rPr>
              <w:t xml:space="preserve">For all SRS resources within the set, </w:t>
            </w:r>
            <w:r w:rsidRPr="00273008">
              <w:rPr>
                <w:b/>
                <w:color w:val="FF0000"/>
              </w:rPr>
              <w:t xml:space="preserve">some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32FCA13E" w14:textId="77777777" w:rsidR="007A2EE0" w:rsidRPr="00273008" w:rsidRDefault="007A2EE0" w:rsidP="001A57F8">
            <w:pPr>
              <w:spacing w:after="0"/>
              <w:jc w:val="both"/>
              <w:rPr>
                <w:b/>
              </w:rPr>
            </w:pPr>
            <w:r w:rsidRPr="00273008">
              <w:rPr>
                <w:b/>
              </w:rPr>
              <w:t>The estimated path loss could still be not so high while some of the diversity branches becomes MOP limited due to ∆T</w:t>
            </w:r>
            <w:r w:rsidRPr="00273008">
              <w:rPr>
                <w:b/>
                <w:vertAlign w:val="subscript"/>
              </w:rPr>
              <w:t>RxSRS</w:t>
            </w:r>
            <w:r w:rsidRPr="00273008">
              <w:rPr>
                <w:b/>
              </w:rPr>
              <w:t>, or P-MPR dominated scenario (not in the scope), e.g. mildly away from cell centre</w:t>
            </w:r>
          </w:p>
        </w:tc>
      </w:tr>
      <w:tr w:rsidR="007A2EE0" w14:paraId="1A6D7962" w14:textId="77777777" w:rsidTr="001A57F8">
        <w:tc>
          <w:tcPr>
            <w:tcW w:w="1696" w:type="dxa"/>
            <w:vAlign w:val="center"/>
          </w:tcPr>
          <w:p w14:paraId="61F529A6" w14:textId="77777777" w:rsidR="007A2EE0" w:rsidRPr="00273008" w:rsidRDefault="007A2EE0" w:rsidP="001A57F8">
            <w:pPr>
              <w:spacing w:after="0"/>
              <w:jc w:val="center"/>
              <w:rPr>
                <w:b/>
              </w:rPr>
            </w:pPr>
            <w:r w:rsidRPr="00273008">
              <w:rPr>
                <w:b/>
              </w:rPr>
              <w:t>Case #3</w:t>
            </w:r>
          </w:p>
        </w:tc>
        <w:tc>
          <w:tcPr>
            <w:tcW w:w="3969" w:type="dxa"/>
            <w:vAlign w:val="center"/>
          </w:tcPr>
          <w:p w14:paraId="154BC06A" w14:textId="77777777" w:rsidR="007A2EE0" w:rsidRPr="00273008" w:rsidRDefault="007A2EE0" w:rsidP="001A57F8">
            <w:pPr>
              <w:spacing w:after="0"/>
              <w:jc w:val="center"/>
              <w:rPr>
                <w:b/>
              </w:rPr>
            </w:pPr>
            <w:r w:rsidRPr="00273008">
              <w:rPr>
                <w:b/>
              </w:rPr>
              <w:t xml:space="preserve">For all SRS resources within the set, </w:t>
            </w:r>
            <w:r w:rsidRPr="00273008">
              <w:rPr>
                <w:b/>
                <w:color w:val="FF0000"/>
              </w:rPr>
              <w:t xml:space="preserve">all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62166B2" w14:textId="77777777" w:rsidR="007A2EE0" w:rsidRPr="00273008" w:rsidRDefault="007A2EE0" w:rsidP="001A57F8">
            <w:pPr>
              <w:spacing w:after="0"/>
              <w:jc w:val="both"/>
              <w:rPr>
                <w:b/>
              </w:rPr>
            </w:pPr>
            <w:r w:rsidRPr="00273008">
              <w:rPr>
                <w:b/>
              </w:rPr>
              <w:t>The estimated path loss could be high and all diversity branches becomes MOP limited due to ∆T</w:t>
            </w:r>
            <w:r w:rsidRPr="00273008">
              <w:rPr>
                <w:b/>
                <w:vertAlign w:val="subscript"/>
              </w:rPr>
              <w:t>RxSRS</w:t>
            </w:r>
            <w:r w:rsidRPr="00273008">
              <w:rPr>
                <w:b/>
              </w:rPr>
              <w:t>, or P-MPR dominated scenario (not in the scope), e.g. cell middle/edge</w:t>
            </w:r>
          </w:p>
        </w:tc>
      </w:tr>
    </w:tbl>
    <w:p w14:paraId="08CE35F2" w14:textId="77777777" w:rsidR="007A2EE0" w:rsidRPr="001026CA" w:rsidRDefault="007A2EE0" w:rsidP="007A2EE0">
      <w:pPr>
        <w:jc w:val="both"/>
        <w:rPr>
          <w:b/>
          <w:i/>
        </w:rPr>
      </w:pPr>
      <w:r>
        <w:rPr>
          <w:b/>
          <w:i/>
        </w:rPr>
        <w:t xml:space="preserve">Observation 2: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73501DB8" w14:textId="77777777" w:rsidR="007A2EE0" w:rsidRDefault="007A2EE0" w:rsidP="007A2EE0">
      <w:pPr>
        <w:jc w:val="both"/>
        <w:rPr>
          <w:b/>
          <w:i/>
        </w:rPr>
      </w:pPr>
      <w:r>
        <w:rPr>
          <w:b/>
          <w:i/>
        </w:rPr>
        <w:t>Observation 3: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w:t>
      </w:r>
    </w:p>
    <w:p w14:paraId="77977772" w14:textId="77777777" w:rsidR="007A2EE0" w:rsidRDefault="007A2EE0" w:rsidP="001A61CC">
      <w:pPr>
        <w:jc w:val="both"/>
        <w:rPr>
          <w:b/>
          <w:i/>
        </w:rPr>
      </w:pPr>
      <w:bookmarkStart w:id="12" w:name="_GoBack"/>
      <w:bookmarkEnd w:id="12"/>
    </w:p>
    <w:p w14:paraId="6B1F3217" w14:textId="0B40824A" w:rsidR="007A2EE0" w:rsidRDefault="007A2EE0" w:rsidP="001A61CC">
      <w:pPr>
        <w:jc w:val="both"/>
        <w:rPr>
          <w:b/>
          <w:i/>
        </w:rPr>
      </w:pPr>
      <w:r>
        <w:rPr>
          <w:b/>
          <w:i/>
        </w:rPr>
        <w:t>Proposal 1: Clarify that for P</w:t>
      </w:r>
      <w:r w:rsidRPr="00FE21F9">
        <w:rPr>
          <w:b/>
          <w:i/>
          <w:vertAlign w:val="subscript"/>
        </w:rPr>
        <w:t>SRS</w:t>
      </w:r>
      <w:r>
        <w:rPr>
          <w:b/>
          <w:i/>
        </w:rPr>
        <w:t xml:space="preserve"> calculation as defined in TS 38.213, </w:t>
      </w:r>
      <w:r w:rsidRPr="00FE21F9">
        <w:rPr>
          <w:b/>
          <w:i/>
        </w:rPr>
        <w:t>P</w:t>
      </w:r>
      <w:r w:rsidRPr="00FE21F9">
        <w:rPr>
          <w:b/>
          <w:i/>
          <w:vertAlign w:val="subscript"/>
        </w:rPr>
        <w:t>CMAX</w:t>
      </w:r>
      <w:r>
        <w:rPr>
          <w:b/>
          <w:i/>
        </w:rPr>
        <w:t xml:space="preserve"> is a value determined by UE according to the definition in TS 38.101-1, where </w:t>
      </w:r>
      <w:r w:rsidRPr="006D1BD6">
        <w:rPr>
          <w:b/>
          <w:i/>
        </w:rPr>
        <w:t>∆T</w:t>
      </w:r>
      <w:r w:rsidRPr="006D1BD6">
        <w:rPr>
          <w:b/>
          <w:i/>
          <w:vertAlign w:val="subscript"/>
        </w:rPr>
        <w:t>RxSRS</w:t>
      </w:r>
      <w:r>
        <w:rPr>
          <w:b/>
          <w:i/>
        </w:rPr>
        <w:t xml:space="preserve"> has already been counted respective to each SRS occasion, but not the range [</w:t>
      </w:r>
      <w:r w:rsidRPr="00A7601E">
        <w:rPr>
          <w:b/>
          <w:i/>
        </w:rPr>
        <w:t>P</w:t>
      </w:r>
      <w:r w:rsidRPr="00A7601E">
        <w:rPr>
          <w:b/>
          <w:i/>
          <w:vertAlign w:val="subscript"/>
        </w:rPr>
        <w:t>CMAX, L</w:t>
      </w:r>
      <w:r w:rsidRPr="00A7601E">
        <w:rPr>
          <w:b/>
          <w:i/>
        </w:rPr>
        <w:t>, P</w:t>
      </w:r>
      <w:r w:rsidRPr="00A7601E">
        <w:rPr>
          <w:b/>
          <w:i/>
          <w:vertAlign w:val="subscript"/>
        </w:rPr>
        <w:t>CMAX, H</w:t>
      </w:r>
      <w:r>
        <w:rPr>
          <w:b/>
          <w:i/>
        </w:rPr>
        <w:t>] itself.</w:t>
      </w:r>
    </w:p>
    <w:p w14:paraId="53BCC74F" w14:textId="77777777" w:rsidR="007A2EE0" w:rsidRDefault="007A2EE0" w:rsidP="007A2EE0">
      <w:pPr>
        <w:jc w:val="both"/>
        <w:rPr>
          <w:b/>
          <w:i/>
        </w:rPr>
      </w:pPr>
      <w:r>
        <w:rPr>
          <w:b/>
          <w:i/>
        </w:rPr>
        <w:t>Proposal 2: The following scenario can be considered as the target for SRS IL reporting:</w:t>
      </w:r>
    </w:p>
    <w:p w14:paraId="0C36FA31" w14:textId="77777777" w:rsidR="007A2EE0" w:rsidRPr="00740279" w:rsidRDefault="007A2EE0" w:rsidP="007A2EE0">
      <w:pPr>
        <w:pStyle w:val="aff6"/>
        <w:numPr>
          <w:ilvl w:val="0"/>
          <w:numId w:val="45"/>
        </w:numPr>
        <w:ind w:firstLineChars="0"/>
        <w:rPr>
          <w:rFonts w:ascii="Times New Roman" w:hAnsi="Times New Roman"/>
          <w:i/>
          <w:sz w:val="20"/>
        </w:rPr>
      </w:pPr>
      <w:r w:rsidRPr="00740279">
        <w:rPr>
          <w:rFonts w:ascii="Times New Roman" w:hAnsi="Times New Roman"/>
          <w:b/>
          <w:i/>
          <w:sz w:val="20"/>
        </w:rPr>
        <w:t>For all SRS resources within the set, all of P</w:t>
      </w:r>
      <w:r w:rsidRPr="00740279">
        <w:rPr>
          <w:rFonts w:ascii="Times New Roman" w:hAnsi="Times New Roman"/>
          <w:b/>
          <w:i/>
          <w:sz w:val="20"/>
          <w:vertAlign w:val="subscript"/>
        </w:rPr>
        <w:t>SRS</w:t>
      </w:r>
      <w:r w:rsidRPr="00740279">
        <w:rPr>
          <w:rFonts w:ascii="Times New Roman" w:hAnsi="Times New Roman"/>
          <w:b/>
          <w:i/>
          <w:sz w:val="20"/>
        </w:rPr>
        <w:t xml:space="preserve"> equals to P</w:t>
      </w:r>
      <w:r w:rsidRPr="00740279">
        <w:rPr>
          <w:rFonts w:ascii="Times New Roman" w:hAnsi="Times New Roman"/>
          <w:b/>
          <w:i/>
          <w:sz w:val="20"/>
          <w:vertAlign w:val="subscript"/>
        </w:rPr>
        <w:t>CMAX</w:t>
      </w:r>
    </w:p>
    <w:p w14:paraId="3428F122" w14:textId="77777777" w:rsidR="007A2EE0" w:rsidRPr="00740279" w:rsidRDefault="007A2EE0" w:rsidP="007A2EE0">
      <w:pPr>
        <w:pStyle w:val="aff6"/>
        <w:numPr>
          <w:ilvl w:val="1"/>
          <w:numId w:val="45"/>
        </w:numPr>
        <w:ind w:firstLineChars="0"/>
        <w:rPr>
          <w:rFonts w:ascii="Times New Roman" w:hAnsi="Times New Roman"/>
          <w:i/>
          <w:sz w:val="20"/>
        </w:rPr>
      </w:pPr>
      <w:r>
        <w:rPr>
          <w:rFonts w:ascii="Times New Roman" w:hAnsi="Times New Roman"/>
          <w:b/>
          <w:i/>
          <w:sz w:val="20"/>
        </w:rPr>
        <w:t xml:space="preserve">In this </w:t>
      </w:r>
      <w:r w:rsidRPr="00035B74">
        <w:rPr>
          <w:rFonts w:ascii="Times New Roman" w:hAnsi="Times New Roman"/>
          <w:b/>
          <w:i/>
          <w:sz w:val="20"/>
        </w:rPr>
        <w:t>scenario</w:t>
      </w:r>
      <w:r>
        <w:rPr>
          <w:rFonts w:ascii="Times New Roman" w:hAnsi="Times New Roman"/>
          <w:b/>
          <w:i/>
          <w:sz w:val="20"/>
        </w:rPr>
        <w:t>, t</w:t>
      </w:r>
      <w:r w:rsidRPr="00740279">
        <w:rPr>
          <w:rFonts w:ascii="Times New Roman" w:hAnsi="Times New Roman"/>
          <w:b/>
          <w:i/>
          <w:sz w:val="20"/>
        </w:rPr>
        <w:t>he estimated path loss could be high and all diversity branches becomes MOP limited due to ∆T</w:t>
      </w:r>
      <w:r w:rsidRPr="00740279">
        <w:rPr>
          <w:rFonts w:ascii="Times New Roman" w:hAnsi="Times New Roman"/>
          <w:b/>
          <w:i/>
          <w:sz w:val="20"/>
          <w:vertAlign w:val="subscript"/>
        </w:rPr>
        <w:t>RxSRS</w:t>
      </w:r>
      <w:r w:rsidRPr="00740279">
        <w:rPr>
          <w:rFonts w:ascii="Times New Roman" w:hAnsi="Times New Roman"/>
          <w:b/>
          <w:i/>
          <w:sz w:val="20"/>
        </w:rPr>
        <w:t>, or P-MPR dominated scenario (not in the scope), e.g. cell middle/edge</w:t>
      </w:r>
    </w:p>
    <w:p w14:paraId="34C78CC9" w14:textId="77777777" w:rsidR="007A2EE0" w:rsidRDefault="007A2EE0" w:rsidP="007A2EE0">
      <w:pPr>
        <w:jc w:val="both"/>
      </w:pPr>
      <w:r>
        <w:rPr>
          <w:b/>
          <w:i/>
        </w:rPr>
        <w:t>Proposal 3: Tx/Rx-Rx imbalance should not be considered for</w:t>
      </w:r>
      <w:r w:rsidRPr="001C3C3B">
        <w:rPr>
          <w:b/>
          <w:i/>
        </w:rPr>
        <w:t xml:space="preserve"> the discussion on </w:t>
      </w:r>
      <w:r>
        <w:rPr>
          <w:b/>
          <w:i/>
        </w:rPr>
        <w:t xml:space="preserve">SRS IL reporting.  </w:t>
      </w:r>
    </w:p>
    <w:p w14:paraId="199E44A4" w14:textId="77777777" w:rsidR="007A2EE0" w:rsidRDefault="007A2EE0" w:rsidP="007A2EE0">
      <w:pPr>
        <w:jc w:val="both"/>
        <w:rPr>
          <w:b/>
          <w:i/>
        </w:rPr>
      </w:pPr>
      <w:r>
        <w:rPr>
          <w:b/>
          <w:i/>
        </w:rPr>
        <w:lastRenderedPageBreak/>
        <w:t xml:space="preserve">Proposal 4: Given that specification defines the </w:t>
      </w:r>
      <w:proofErr w:type="gramStart"/>
      <w:r>
        <w:rPr>
          <w:b/>
          <w:i/>
        </w:rPr>
        <w:t>Tx</w:t>
      </w:r>
      <w:proofErr w:type="gramEnd"/>
      <w:r>
        <w:rPr>
          <w:b/>
          <w:i/>
        </w:rPr>
        <w:t xml:space="preserve"> power should be equally distributed across SRS ports for each SRS transmission, per SRS resource IL reporting would be sufficient.</w:t>
      </w:r>
    </w:p>
    <w:p w14:paraId="76BFEABA" w14:textId="77777777" w:rsidR="007A2EE0" w:rsidRDefault="007A2EE0" w:rsidP="007A2EE0">
      <w:pPr>
        <w:jc w:val="both"/>
        <w:rPr>
          <w:b/>
          <w:i/>
        </w:rPr>
      </w:pPr>
      <w:r>
        <w:rPr>
          <w:b/>
          <w:i/>
        </w:rPr>
        <w:t xml:space="preserve">Proposal 5: </w:t>
      </w:r>
      <w:r w:rsidRPr="007A2EE0">
        <w:rPr>
          <w:b/>
          <w:i/>
        </w:rPr>
        <w:t>If dynamic reporting can be considered for SRS IL reporting, network configurable threshold related to e.g. historical change of P</w:t>
      </w:r>
      <w:r w:rsidRPr="007A2EE0">
        <w:rPr>
          <w:b/>
          <w:i/>
          <w:vertAlign w:val="subscript"/>
        </w:rPr>
        <w:t>SRS</w:t>
      </w:r>
      <w:r w:rsidRPr="007A2EE0">
        <w:rPr>
          <w:b/>
          <w:i/>
        </w:rPr>
        <w:t xml:space="preserve"> can be considered in order to give the network authority for handling SRS IL reporting frequency.</w:t>
      </w:r>
    </w:p>
    <w:p w14:paraId="1581EF57" w14:textId="77777777" w:rsidR="007A2EE0" w:rsidRPr="007A2EE0" w:rsidRDefault="007A2EE0" w:rsidP="001A61CC">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3680F157" w14:textId="77777777" w:rsidR="005B56D9" w:rsidRPr="005B56D9" w:rsidRDefault="00BE223D" w:rsidP="005E44CB">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-2</w:t>
      </w:r>
      <w:r w:rsidR="001D14BB">
        <w:t>40</w:t>
      </w:r>
      <w:r w:rsidR="008741F1">
        <w:t>658</w:t>
      </w:r>
      <w:r w:rsidR="002078F5">
        <w:t>5</w:t>
      </w:r>
      <w:r w:rsidR="00212750">
        <w:t xml:space="preserve">, </w:t>
      </w:r>
      <w:r w:rsidR="00212750" w:rsidRPr="001D14BB">
        <w:t>“</w:t>
      </w:r>
      <w:r w:rsidR="008741F1" w:rsidRPr="008741F1">
        <w:t xml:space="preserve">WF on </w:t>
      </w:r>
      <w:r w:rsidR="002078F5">
        <w:t>requirements for 6Rx</w:t>
      </w:r>
      <w:r w:rsidR="00212750" w:rsidRPr="001D14BB">
        <w:t xml:space="preserve">”, </w:t>
      </w:r>
      <w:r w:rsidR="002078F5">
        <w:t>AT&amp;T</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47A91C6D" w14:textId="77777777" w:rsidR="00C33432" w:rsidRPr="00C33432" w:rsidRDefault="005B56D9" w:rsidP="005E44CB">
      <w:pPr>
        <w:numPr>
          <w:ilvl w:val="0"/>
          <w:numId w:val="10"/>
        </w:numPr>
        <w:tabs>
          <w:tab w:val="clear" w:pos="720"/>
          <w:tab w:val="num" w:pos="426"/>
        </w:tabs>
        <w:overflowPunct/>
        <w:autoSpaceDE/>
        <w:autoSpaceDN/>
        <w:adjustRightInd/>
        <w:ind w:left="426" w:hanging="426"/>
        <w:jc w:val="both"/>
        <w:textAlignment w:val="auto"/>
        <w:rPr>
          <w:lang w:val="it-IT" w:eastAsia="ja-JP"/>
        </w:rPr>
      </w:pPr>
      <w:r>
        <w:t xml:space="preserve">R4-2406718, </w:t>
      </w:r>
      <w:r w:rsidRPr="001D14BB">
        <w:t>“</w:t>
      </w:r>
      <w:r w:rsidRPr="005B56D9">
        <w:rPr>
          <w:bCs/>
        </w:rPr>
        <w:t>LS on 3T6R and 4T6R antenna switching SRS</w:t>
      </w:r>
      <w:r w:rsidRPr="001D14BB">
        <w:t>”, 3GPP TSG-RAN</w:t>
      </w:r>
      <w:r>
        <w:t>4</w:t>
      </w:r>
      <w:r w:rsidRPr="001D14BB">
        <w:t xml:space="preserve"> Meeting #1</w:t>
      </w:r>
      <w:r>
        <w:t>10bis</w:t>
      </w:r>
      <w:r w:rsidRPr="001D14BB">
        <w:t xml:space="preserve">, </w:t>
      </w:r>
      <w:r>
        <w:t>Changsha</w:t>
      </w:r>
      <w:r w:rsidRPr="001D14BB">
        <w:t xml:space="preserve">, </w:t>
      </w:r>
      <w:r>
        <w:t>China,</w:t>
      </w:r>
      <w:r w:rsidRPr="001D14BB">
        <w:t xml:space="preserve"> </w:t>
      </w:r>
      <w:r>
        <w:t>April</w:t>
      </w:r>
      <w:r w:rsidRPr="001D14BB">
        <w:t xml:space="preserve"> 1</w:t>
      </w:r>
      <w:r>
        <w:t>5-19</w:t>
      </w:r>
      <w:r w:rsidRPr="001D14BB">
        <w:t>, 2024</w:t>
      </w:r>
      <w:r>
        <w:t>.</w:t>
      </w:r>
    </w:p>
    <w:p w14:paraId="54FB3B32" w14:textId="77777777" w:rsidR="00FE2C1E" w:rsidRPr="00FE2C1E" w:rsidRDefault="00C33432" w:rsidP="005E44CB">
      <w:pPr>
        <w:numPr>
          <w:ilvl w:val="0"/>
          <w:numId w:val="10"/>
        </w:numPr>
        <w:tabs>
          <w:tab w:val="clear" w:pos="720"/>
          <w:tab w:val="num" w:pos="426"/>
        </w:tabs>
        <w:overflowPunct/>
        <w:autoSpaceDE/>
        <w:autoSpaceDN/>
        <w:adjustRightInd/>
        <w:ind w:left="426" w:hanging="426"/>
        <w:jc w:val="both"/>
        <w:textAlignment w:val="auto"/>
        <w:rPr>
          <w:lang w:val="it-IT" w:eastAsia="ja-JP"/>
        </w:rPr>
      </w:pPr>
      <w:r>
        <w:t xml:space="preserve">R4-240xxxx, </w:t>
      </w:r>
      <w:r w:rsidRPr="001D14BB">
        <w:t>“</w:t>
      </w:r>
      <w:r>
        <w:t>On 6Rx reference sensitivity requirements for FR1 UE</w:t>
      </w:r>
      <w:r w:rsidRPr="001D14BB">
        <w:t xml:space="preserve">”, </w:t>
      </w:r>
      <w:r>
        <w:t>Huawei, HiSilicon</w:t>
      </w:r>
      <w:r w:rsidRPr="001D14BB">
        <w:t>, 3GPP TSG-RAN</w:t>
      </w:r>
      <w:r>
        <w:t>4</w:t>
      </w:r>
      <w:r w:rsidRPr="001D14BB">
        <w:t xml:space="preserve"> Meeting #1</w:t>
      </w:r>
      <w:r>
        <w:t>11</w:t>
      </w:r>
      <w:r w:rsidRPr="001D14BB">
        <w:t xml:space="preserve">, </w:t>
      </w:r>
      <w:r w:rsidRPr="00CA2A40">
        <w:rPr>
          <w:rFonts w:cs="Arial"/>
          <w:szCs w:val="22"/>
        </w:rPr>
        <w:t>Fukuoka</w:t>
      </w:r>
      <w:r w:rsidRPr="001D14BB">
        <w:t xml:space="preserve">, </w:t>
      </w:r>
      <w:r>
        <w:t>Japan,</w:t>
      </w:r>
      <w:r w:rsidRPr="001D14BB">
        <w:t xml:space="preserve"> </w:t>
      </w:r>
      <w:r>
        <w:t>May</w:t>
      </w:r>
      <w:r w:rsidRPr="001D14BB">
        <w:t xml:space="preserve"> </w:t>
      </w:r>
      <w:r>
        <w:t>20-25</w:t>
      </w:r>
      <w:r w:rsidRPr="001D14BB">
        <w:t>, 2024</w:t>
      </w:r>
      <w:r>
        <w:t>.</w:t>
      </w:r>
    </w:p>
    <w:p w14:paraId="169C776E" w14:textId="74C25A82" w:rsidR="0067071C" w:rsidRPr="005E44CB" w:rsidRDefault="00FE2C1E" w:rsidP="005E44CB">
      <w:pPr>
        <w:numPr>
          <w:ilvl w:val="0"/>
          <w:numId w:val="10"/>
        </w:numPr>
        <w:tabs>
          <w:tab w:val="clear" w:pos="720"/>
          <w:tab w:val="num" w:pos="426"/>
        </w:tabs>
        <w:overflowPunct/>
        <w:autoSpaceDE/>
        <w:autoSpaceDN/>
        <w:adjustRightInd/>
        <w:ind w:left="426" w:hanging="426"/>
        <w:jc w:val="both"/>
        <w:textAlignment w:val="auto"/>
        <w:rPr>
          <w:lang w:val="it-IT" w:eastAsia="ja-JP"/>
        </w:rPr>
      </w:pPr>
      <w:r>
        <w:t>R4-2216437, “</w:t>
      </w:r>
      <w:bookmarkStart w:id="13" w:name="_Hlk114681341"/>
      <w:r w:rsidRPr="003C5252">
        <w:t>R18 Discussion on 8Rx FWA</w:t>
      </w:r>
      <w:bookmarkEnd w:id="13"/>
      <w:r>
        <w:t xml:space="preserve">”, OPPO, </w:t>
      </w:r>
      <w:r>
        <w:rPr>
          <w:lang w:val="it-IT" w:eastAsia="ja-JP"/>
        </w:rPr>
        <w:t xml:space="preserve">3GPP </w:t>
      </w:r>
      <w:r w:rsidRPr="000B78E6">
        <w:t>TSG-RAN</w:t>
      </w:r>
      <w:r>
        <w:t xml:space="preserve"> WG4</w:t>
      </w:r>
      <w:r w:rsidRPr="000B78E6">
        <w:t xml:space="preserve"> Meeting #</w:t>
      </w:r>
      <w:r>
        <w:t>104bis-e, Electronic Meeting, October 10 – 19, 2022.</w:t>
      </w:r>
      <w:r w:rsidR="008969D7">
        <w:t xml:space="preserve">           </w:t>
      </w:r>
      <w:r w:rsidR="00C33432">
        <w:t xml:space="preserve"> </w:t>
      </w:r>
      <w:r w:rsidR="008969D7">
        <w:t xml:space="preserve">                                                                                                                          </w:t>
      </w:r>
      <w:r w:rsidR="00796C4E">
        <w:t xml:space="preserve">                               </w:t>
      </w:r>
    </w:p>
    <w:sectPr w:rsidR="0067071C" w:rsidRPr="005E44CB"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DAD11" w14:textId="77777777" w:rsidR="00D64982" w:rsidRDefault="00D64982" w:rsidP="0052762B">
      <w:r>
        <w:separator/>
      </w:r>
    </w:p>
  </w:endnote>
  <w:endnote w:type="continuationSeparator" w:id="0">
    <w:p w14:paraId="528EAA7D" w14:textId="77777777" w:rsidR="00D64982" w:rsidRDefault="00D6498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76444" w14:textId="77777777" w:rsidR="00D64982" w:rsidRDefault="00D64982" w:rsidP="0052762B">
      <w:r>
        <w:separator/>
      </w:r>
    </w:p>
  </w:footnote>
  <w:footnote w:type="continuationSeparator" w:id="0">
    <w:p w14:paraId="64C00A4D" w14:textId="77777777" w:rsidR="00D64982" w:rsidRDefault="00D6498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865C9A"/>
    <w:multiLevelType w:val="hybridMultilevel"/>
    <w:tmpl w:val="47607D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C64575"/>
    <w:multiLevelType w:val="hybridMultilevel"/>
    <w:tmpl w:val="A1CC8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295735"/>
    <w:multiLevelType w:val="hybridMultilevel"/>
    <w:tmpl w:val="C956A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5"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4"/>
  </w:num>
  <w:num w:numId="4">
    <w:abstractNumId w:val="40"/>
  </w:num>
  <w:num w:numId="5">
    <w:abstractNumId w:val="39"/>
  </w:num>
  <w:num w:numId="6">
    <w:abstractNumId w:val="18"/>
  </w:num>
  <w:num w:numId="7">
    <w:abstractNumId w:val="32"/>
  </w:num>
  <w:num w:numId="8">
    <w:abstractNumId w:val="45"/>
  </w:num>
  <w:num w:numId="9">
    <w:abstractNumId w:val="14"/>
  </w:num>
  <w:num w:numId="10">
    <w:abstractNumId w:val="4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1"/>
  </w:num>
  <w:num w:numId="14">
    <w:abstractNumId w:val="33"/>
  </w:num>
  <w:num w:numId="15">
    <w:abstractNumId w:val="3"/>
  </w:num>
  <w:num w:numId="16">
    <w:abstractNumId w:val="22"/>
  </w:num>
  <w:num w:numId="17">
    <w:abstractNumId w:val="15"/>
  </w:num>
  <w:num w:numId="18">
    <w:abstractNumId w:val="6"/>
  </w:num>
  <w:num w:numId="19">
    <w:abstractNumId w:val="2"/>
  </w:num>
  <w:num w:numId="20">
    <w:abstractNumId w:val="11"/>
  </w:num>
  <w:num w:numId="21">
    <w:abstractNumId w:val="26"/>
  </w:num>
  <w:num w:numId="22">
    <w:abstractNumId w:val="5"/>
  </w:num>
  <w:num w:numId="23">
    <w:abstractNumId w:val="28"/>
  </w:num>
  <w:num w:numId="24">
    <w:abstractNumId w:val="29"/>
  </w:num>
  <w:num w:numId="25">
    <w:abstractNumId w:val="38"/>
  </w:num>
  <w:num w:numId="26">
    <w:abstractNumId w:val="12"/>
  </w:num>
  <w:num w:numId="27">
    <w:abstractNumId w:val="23"/>
  </w:num>
  <w:num w:numId="28">
    <w:abstractNumId w:val="19"/>
  </w:num>
  <w:num w:numId="29">
    <w:abstractNumId w:val="7"/>
  </w:num>
  <w:num w:numId="30">
    <w:abstractNumId w:val="44"/>
  </w:num>
  <w:num w:numId="31">
    <w:abstractNumId w:val="9"/>
  </w:num>
  <w:num w:numId="32">
    <w:abstractNumId w:val="34"/>
  </w:num>
  <w:num w:numId="33">
    <w:abstractNumId w:val="35"/>
  </w:num>
  <w:num w:numId="34">
    <w:abstractNumId w:val="37"/>
  </w:num>
  <w:num w:numId="35">
    <w:abstractNumId w:val="41"/>
  </w:num>
  <w:num w:numId="36">
    <w:abstractNumId w:val="0"/>
  </w:num>
  <w:num w:numId="37">
    <w:abstractNumId w:val="25"/>
  </w:num>
  <w:num w:numId="38">
    <w:abstractNumId w:val="36"/>
  </w:num>
  <w:num w:numId="39">
    <w:abstractNumId w:val="13"/>
  </w:num>
  <w:num w:numId="40">
    <w:abstractNumId w:val="1"/>
  </w:num>
  <w:num w:numId="41">
    <w:abstractNumId w:val="42"/>
  </w:num>
  <w:num w:numId="42">
    <w:abstractNumId w:val="16"/>
  </w:num>
  <w:num w:numId="43">
    <w:abstractNumId w:val="8"/>
  </w:num>
  <w:num w:numId="44">
    <w:abstractNumId w:val="17"/>
  </w:num>
  <w:num w:numId="45">
    <w:abstractNumId w:val="4"/>
  </w:num>
  <w:num w:numId="46">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71C1"/>
    <w:rsid w:val="00117964"/>
    <w:rsid w:val="00120BBB"/>
    <w:rsid w:val="0012120A"/>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1DAA"/>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5E1C"/>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982"/>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46"/>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_1111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B2697-7329-44FB-9521-B60D3BD40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3249</TotalTime>
  <Pages>7</Pages>
  <Words>2217</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14831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135</cp:revision>
  <cp:lastPrinted>2010-01-07T02:23:00Z</cp:lastPrinted>
  <dcterms:created xsi:type="dcterms:W3CDTF">2024-04-07T12:55:00Z</dcterms:created>
  <dcterms:modified xsi:type="dcterms:W3CDTF">2024-05-13T12:36:00Z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(3)L9gS6/gtVF5a2XY4kkQPdy5BRLz1H2vcgZB2REiUP/uLMIsJXXpFc+Ib7HmXoLx22RsFByRN
rF/DT4Ok0y+rH23NEiGXt5sMabVdQTYSauFls9a2KHmXF/a4/Eu4OiOXpJDZJgDt8FGX8AY8
QrE8BsxDd1V+I5BkUioYvzETC8dcWWlE2RpmeST1YL+m8Z4LlOUCS8uZqkukOvziJbPnEnvk
AbYkU+Lz3Mg2cfIcoD</vt:lpwstr>
  </property>
  <property fmtid="{D5CDD505-2E9C-101B-9397-08002B2CF9AE}" pid="15" name="_2015_ms_pID_725343_00">
    <vt:lpwstr>_2015_ms_pID_725343</vt:lpwstr>
  </property>
  <property fmtid="{D5CDD505-2E9C-101B-9397-08002B2CF9AE}" pid="16" name="_2015_ms_pID_7253431">
    <vt:lpwstr>0o+KVWN7cItpXzlXnw5fmR4CqJu6DStiSG7z21wTSkanN7orTySdVr
cciJmCJlsonHjE3M3m2WQsxZthDLnNii5+elEdLn3+QAdOHosTYmMRnadnGXceKaj0hYdqi8
bF/JpGBLXD0PZHOusN3TYjLEfDe0AHx0h4PNdKyajFcSsrKTJX9hJLIKi1VAQGUCo82gp5Jy
xCeG3igkMDBIDc+FlE34McNTkLC7J6x9Qm58</vt:lpwstr>
  </property>
  <property fmtid="{D5CDD505-2E9C-101B-9397-08002B2CF9AE}" pid="17" name="_2015_ms_pID_7253431_00">
    <vt:lpwstr>_2015_ms_pID_7253431</vt:lpwstr>
  </property>
  <property fmtid="{D5CDD505-2E9C-101B-9397-08002B2CF9AE}" pid="18" name="_2015_ms_pID_7253432">
    <vt:lpwstr>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1714873979</vt:lpwstr>
  </property>
</Properties>
</file>